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989DE" w14:textId="7135F491" w:rsidR="0093205B" w:rsidRDefault="008D0670" w:rsidP="00BB7C75">
      <w:pPr>
        <w:pStyle w:val="Heading1"/>
      </w:pPr>
      <w:bookmarkStart w:id="0" w:name="_Toc67297986"/>
      <w:r w:rsidRPr="008D0670">
        <w:rPr>
          <w:rFonts w:eastAsia="Times New Roman"/>
        </w:rPr>
        <w:t>Career Explorations</w:t>
      </w:r>
      <w:r w:rsidR="00442832" w:rsidRPr="008D0670">
        <w:rPr>
          <w:rFonts w:eastAsia="Times New Roman"/>
        </w:rPr>
        <w:t xml:space="preserve"> </w:t>
      </w:r>
      <w:bookmarkEnd w:id="0"/>
      <w:r w:rsidR="00BB7C75" w:rsidRPr="008D0670">
        <w:rPr>
          <w:rFonts w:eastAsia="Times New Roman"/>
        </w:rPr>
        <w:t>(</w:t>
      </w:r>
      <w:r w:rsidR="00D510C9" w:rsidRPr="00D510C9">
        <w:rPr>
          <w:rFonts w:eastAsia="Times New Roman"/>
        </w:rPr>
        <w:t>22515-36</w:t>
      </w:r>
      <w:r w:rsidR="00BB7C75" w:rsidRPr="008D0670">
        <w:rPr>
          <w:rFonts w:eastAsia="Times New Roman"/>
        </w:rPr>
        <w:t>)</w:t>
      </w:r>
      <w:r w:rsidR="0093205B" w:rsidRPr="0093205B">
        <w:t xml:space="preserve"> </w:t>
      </w:r>
    </w:p>
    <w:p w14:paraId="773E38A8" w14:textId="77777777" w:rsidR="00D510C9" w:rsidRDefault="00D510C9" w:rsidP="00D510C9">
      <w:pPr>
        <w:rPr>
          <w:b/>
          <w:bCs/>
        </w:rPr>
      </w:pPr>
    </w:p>
    <w:p w14:paraId="18291A7B" w14:textId="35A41474" w:rsidR="00D510C9" w:rsidRPr="00D510C9" w:rsidRDefault="00D510C9" w:rsidP="00D510C9">
      <w:pPr>
        <w:rPr>
          <w:rFonts w:ascii="Times New Roman" w:hAnsi="Times New Roman" w:cs="Times New Roman"/>
          <w:sz w:val="24"/>
          <w:szCs w:val="24"/>
        </w:rPr>
      </w:pPr>
      <w:r w:rsidRPr="00D510C9">
        <w:rPr>
          <w:rFonts w:ascii="Times New Roman" w:hAnsi="Times New Roman" w:cs="Times New Roman"/>
          <w:b/>
          <w:bCs/>
          <w:sz w:val="24"/>
          <w:szCs w:val="24"/>
        </w:rPr>
        <w:t xml:space="preserve">Copyright: </w:t>
      </w:r>
      <w:r w:rsidR="00865FA0" w:rsidRPr="00407F20">
        <w:rPr>
          <w:rFonts w:ascii="Times New Roman" w:hAnsi="Times New Roman" w:cs="Times New Roman"/>
          <w:sz w:val="24"/>
          <w:szCs w:val="24"/>
        </w:rPr>
        <w:t>2026</w:t>
      </w:r>
    </w:p>
    <w:p w14:paraId="7BE997C1" w14:textId="77777777" w:rsidR="00D510C9" w:rsidRPr="00D510C9" w:rsidRDefault="00D510C9" w:rsidP="00D510C9">
      <w:pPr>
        <w:rPr>
          <w:rFonts w:ascii="Times New Roman" w:hAnsi="Times New Roman" w:cs="Times New Roman"/>
          <w:sz w:val="24"/>
          <w:szCs w:val="24"/>
        </w:rPr>
      </w:pPr>
      <w:r w:rsidRPr="00D510C9">
        <w:rPr>
          <w:rFonts w:ascii="Times New Roman" w:hAnsi="Times New Roman" w:cs="Times New Roman"/>
          <w:b/>
          <w:bCs/>
          <w:sz w:val="24"/>
          <w:szCs w:val="24"/>
        </w:rPr>
        <w:t>Virginia Assignment Code:</w:t>
      </w:r>
      <w:r w:rsidRPr="00D510C9">
        <w:rPr>
          <w:rFonts w:ascii="Times New Roman" w:hAnsi="Times New Roman" w:cs="Times New Roman"/>
          <w:sz w:val="24"/>
          <w:szCs w:val="24"/>
        </w:rPr>
        <w:t> 9066</w:t>
      </w:r>
    </w:p>
    <w:p w14:paraId="4B6FB45C" w14:textId="6B0231A4" w:rsidR="00D510C9" w:rsidRPr="00D510C9" w:rsidRDefault="00D510C9" w:rsidP="00D510C9">
      <w:pPr>
        <w:rPr>
          <w:rFonts w:ascii="Times New Roman" w:hAnsi="Times New Roman" w:cs="Times New Roman"/>
          <w:sz w:val="24"/>
          <w:szCs w:val="24"/>
        </w:rPr>
      </w:pPr>
      <w:r w:rsidRPr="00D510C9">
        <w:rPr>
          <w:rFonts w:ascii="Times New Roman" w:hAnsi="Times New Roman" w:cs="Times New Roman"/>
          <w:b/>
          <w:bCs/>
          <w:sz w:val="24"/>
          <w:szCs w:val="24"/>
        </w:rPr>
        <w:t>Suggested Grade Level</w:t>
      </w:r>
      <w:proofErr w:type="gramStart"/>
      <w:r w:rsidRPr="00D510C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D510C9">
        <w:rPr>
          <w:rFonts w:ascii="Times New Roman" w:hAnsi="Times New Roman" w:cs="Times New Roman"/>
          <w:sz w:val="24"/>
          <w:szCs w:val="24"/>
        </w:rPr>
        <w:t>  5</w:t>
      </w:r>
      <w:proofErr w:type="gramEnd"/>
    </w:p>
    <w:p w14:paraId="176700F8" w14:textId="77777777" w:rsidR="00D510C9" w:rsidRPr="00D510C9" w:rsidRDefault="00D510C9" w:rsidP="00D510C9">
      <w:pPr>
        <w:rPr>
          <w:rFonts w:ascii="Times New Roman" w:hAnsi="Times New Roman" w:cs="Times New Roman"/>
          <w:sz w:val="24"/>
          <w:szCs w:val="24"/>
        </w:rPr>
      </w:pPr>
      <w:r w:rsidRPr="00D510C9">
        <w:rPr>
          <w:rFonts w:ascii="Times New Roman" w:hAnsi="Times New Roman" w:cs="Times New Roman"/>
          <w:b/>
          <w:bCs/>
          <w:sz w:val="24"/>
          <w:szCs w:val="24"/>
        </w:rPr>
        <w:t>Duration:</w:t>
      </w:r>
      <w:r w:rsidRPr="00D510C9">
        <w:rPr>
          <w:rFonts w:ascii="Times New Roman" w:hAnsi="Times New Roman" w:cs="Times New Roman"/>
          <w:sz w:val="24"/>
          <w:szCs w:val="24"/>
        </w:rPr>
        <w:t> 36 weeks</w:t>
      </w:r>
    </w:p>
    <w:p w14:paraId="659CF1E0" w14:textId="77777777" w:rsidR="00D510C9" w:rsidRPr="00D510C9" w:rsidRDefault="00D510C9" w:rsidP="00D510C9">
      <w:pPr>
        <w:rPr>
          <w:rFonts w:ascii="Times New Roman" w:hAnsi="Times New Roman" w:cs="Times New Roman"/>
          <w:sz w:val="24"/>
          <w:szCs w:val="24"/>
        </w:rPr>
      </w:pPr>
      <w:r w:rsidRPr="00D510C9">
        <w:rPr>
          <w:rFonts w:ascii="Times New Roman" w:hAnsi="Times New Roman" w:cs="Times New Roman"/>
          <w:b/>
          <w:bCs/>
          <w:sz w:val="24"/>
          <w:szCs w:val="24"/>
        </w:rPr>
        <w:t>Hours: </w:t>
      </w:r>
      <w:r w:rsidRPr="00D510C9">
        <w:rPr>
          <w:rFonts w:ascii="Times New Roman" w:hAnsi="Times New Roman" w:cs="Times New Roman"/>
          <w:sz w:val="24"/>
          <w:szCs w:val="24"/>
        </w:rPr>
        <w:t>N/A</w:t>
      </w:r>
    </w:p>
    <w:p w14:paraId="50F7F8AA" w14:textId="77777777" w:rsidR="00D510C9" w:rsidRPr="005840D8" w:rsidRDefault="00D510C9" w:rsidP="00D510C9">
      <w:pPr>
        <w:rPr>
          <w:rFonts w:ascii="Times New Roman" w:hAnsi="Times New Roman" w:cs="Times New Roman"/>
          <w:sz w:val="24"/>
          <w:szCs w:val="24"/>
          <w:lang w:val="pt-BR"/>
        </w:rPr>
      </w:pPr>
      <w:proofErr w:type="spellStart"/>
      <w:r w:rsidRPr="005840D8">
        <w:rPr>
          <w:rFonts w:ascii="Times New Roman" w:hAnsi="Times New Roman" w:cs="Times New Roman"/>
          <w:b/>
          <w:bCs/>
          <w:sz w:val="24"/>
          <w:szCs w:val="24"/>
          <w:lang w:val="pt-BR"/>
        </w:rPr>
        <w:t>Credits</w:t>
      </w:r>
      <w:proofErr w:type="spellEnd"/>
      <w:r w:rsidRPr="005840D8">
        <w:rPr>
          <w:rFonts w:ascii="Times New Roman" w:hAnsi="Times New Roman" w:cs="Times New Roman"/>
          <w:b/>
          <w:bCs/>
          <w:sz w:val="24"/>
          <w:szCs w:val="24"/>
          <w:lang w:val="pt-BR"/>
        </w:rPr>
        <w:t>:</w:t>
      </w:r>
    </w:p>
    <w:p w14:paraId="540B66E0" w14:textId="77777777" w:rsidR="00D510C9" w:rsidRPr="005840D8" w:rsidRDefault="00D510C9" w:rsidP="00D510C9">
      <w:pPr>
        <w:rPr>
          <w:rFonts w:ascii="Times New Roman" w:hAnsi="Times New Roman" w:cs="Times New Roman"/>
          <w:sz w:val="24"/>
          <w:szCs w:val="24"/>
          <w:lang w:val="pt-BR"/>
        </w:rPr>
      </w:pPr>
      <w:proofErr w:type="spellStart"/>
      <w:r w:rsidRPr="005840D8">
        <w:rPr>
          <w:rFonts w:ascii="Times New Roman" w:hAnsi="Times New Roman" w:cs="Times New Roman"/>
          <w:b/>
          <w:bCs/>
          <w:sz w:val="24"/>
          <w:szCs w:val="24"/>
          <w:lang w:val="pt-BR"/>
        </w:rPr>
        <w:t>Prerequisites</w:t>
      </w:r>
      <w:proofErr w:type="spellEnd"/>
      <w:r w:rsidRPr="005840D8">
        <w:rPr>
          <w:rFonts w:ascii="Times New Roman" w:hAnsi="Times New Roman" w:cs="Times New Roman"/>
          <w:b/>
          <w:bCs/>
          <w:sz w:val="24"/>
          <w:szCs w:val="24"/>
          <w:lang w:val="pt-BR"/>
        </w:rPr>
        <w:t>:</w:t>
      </w:r>
      <w:r w:rsidRPr="005840D8">
        <w:rPr>
          <w:rFonts w:ascii="Times New Roman" w:hAnsi="Times New Roman" w:cs="Times New Roman"/>
          <w:sz w:val="24"/>
          <w:szCs w:val="24"/>
          <w:lang w:val="pt-BR"/>
        </w:rPr>
        <w:t> </w:t>
      </w:r>
      <w:proofErr w:type="spellStart"/>
      <w:r w:rsidRPr="005840D8">
        <w:rPr>
          <w:rFonts w:ascii="Times New Roman" w:hAnsi="Times New Roman" w:cs="Times New Roman"/>
          <w:sz w:val="24"/>
          <w:szCs w:val="24"/>
          <w:lang w:val="pt-BR"/>
        </w:rPr>
        <w:t>None</w:t>
      </w:r>
      <w:proofErr w:type="spellEnd"/>
    </w:p>
    <w:p w14:paraId="54768667" w14:textId="77777777" w:rsidR="00D510C9" w:rsidRPr="005840D8" w:rsidRDefault="00D510C9" w:rsidP="00D510C9">
      <w:pPr>
        <w:rPr>
          <w:rFonts w:ascii="Times New Roman" w:hAnsi="Times New Roman" w:cs="Times New Roman"/>
          <w:sz w:val="24"/>
          <w:szCs w:val="24"/>
          <w:lang w:val="pt-BR"/>
        </w:rPr>
      </w:pPr>
      <w:r w:rsidRPr="005840D8">
        <w:rPr>
          <w:rFonts w:ascii="Times New Roman" w:hAnsi="Times New Roman" w:cs="Times New Roman"/>
          <w:b/>
          <w:bCs/>
          <w:sz w:val="24"/>
          <w:szCs w:val="24"/>
          <w:lang w:val="pt-BR"/>
        </w:rPr>
        <w:t>CTSO: </w:t>
      </w:r>
      <w:r w:rsidRPr="005840D8">
        <w:rPr>
          <w:rFonts w:ascii="Times New Roman" w:hAnsi="Times New Roman" w:cs="Times New Roman"/>
          <w:sz w:val="24"/>
          <w:szCs w:val="24"/>
          <w:lang w:val="pt-BR"/>
        </w:rPr>
        <w:t>N/A</w:t>
      </w:r>
    </w:p>
    <w:p w14:paraId="620EEDE4" w14:textId="77777777" w:rsidR="00D510C9" w:rsidRPr="00D510C9" w:rsidRDefault="00D510C9" w:rsidP="00D510C9">
      <w:pPr>
        <w:rPr>
          <w:rFonts w:ascii="Times New Roman" w:hAnsi="Times New Roman" w:cs="Times New Roman"/>
          <w:sz w:val="24"/>
          <w:szCs w:val="24"/>
        </w:rPr>
      </w:pPr>
      <w:r w:rsidRPr="00D510C9">
        <w:rPr>
          <w:rFonts w:ascii="Times New Roman" w:hAnsi="Times New Roman" w:cs="Times New Roman"/>
          <w:b/>
          <w:bCs/>
          <w:sz w:val="24"/>
          <w:szCs w:val="24"/>
        </w:rPr>
        <w:t>Course Description:</w:t>
      </w:r>
    </w:p>
    <w:p w14:paraId="71C920D0" w14:textId="6DAC724B" w:rsidR="00D510C9" w:rsidRPr="00D510C9" w:rsidRDefault="00D510C9" w:rsidP="00D510C9">
      <w:pPr>
        <w:rPr>
          <w:rFonts w:ascii="Times New Roman" w:hAnsi="Times New Roman" w:cs="Times New Roman"/>
          <w:sz w:val="24"/>
          <w:szCs w:val="24"/>
        </w:rPr>
      </w:pPr>
      <w:r w:rsidRPr="00D510C9">
        <w:rPr>
          <w:rFonts w:ascii="Times New Roman" w:hAnsi="Times New Roman" w:cs="Times New Roman"/>
          <w:sz w:val="24"/>
          <w:szCs w:val="24"/>
        </w:rPr>
        <w:t xml:space="preserve">Students will identify their interests, skills, and values as they explore the world of work. Students recognize and discuss the </w:t>
      </w:r>
      <w:r w:rsidR="00271DB7">
        <w:rPr>
          <w:rFonts w:ascii="Times New Roman" w:hAnsi="Times New Roman" w:cs="Times New Roman"/>
          <w:sz w:val="24"/>
          <w:szCs w:val="24"/>
        </w:rPr>
        <w:t>5 Cs</w:t>
      </w:r>
      <w:r w:rsidR="00DD6C11">
        <w:rPr>
          <w:rFonts w:ascii="Times New Roman" w:hAnsi="Times New Roman" w:cs="Times New Roman"/>
          <w:sz w:val="24"/>
          <w:szCs w:val="24"/>
        </w:rPr>
        <w:t xml:space="preserve"> </w:t>
      </w:r>
      <w:r w:rsidR="00100F6E" w:rsidRPr="00100F6E">
        <w:rPr>
          <w:rFonts w:ascii="Times New Roman" w:hAnsi="Times New Roman" w:cs="Times New Roman"/>
          <w:sz w:val="24"/>
          <w:szCs w:val="24"/>
        </w:rPr>
        <w:t>(Critical Thinking, Creative Thinking, Collaboration, Communication, and Citizenship Skills)</w:t>
      </w:r>
      <w:r w:rsidR="00C343A2">
        <w:rPr>
          <w:rFonts w:ascii="Times New Roman" w:hAnsi="Times New Roman" w:cs="Times New Roman"/>
          <w:sz w:val="24"/>
          <w:szCs w:val="24"/>
        </w:rPr>
        <w:t xml:space="preserve"> </w:t>
      </w:r>
      <w:r w:rsidR="00B36678">
        <w:rPr>
          <w:rFonts w:ascii="Times New Roman" w:hAnsi="Times New Roman" w:cs="Times New Roman"/>
          <w:sz w:val="24"/>
          <w:szCs w:val="24"/>
        </w:rPr>
        <w:t>and the 3</w:t>
      </w:r>
      <w:r w:rsidR="00A633A8">
        <w:rPr>
          <w:rFonts w:ascii="Times New Roman" w:hAnsi="Times New Roman" w:cs="Times New Roman"/>
          <w:sz w:val="24"/>
          <w:szCs w:val="24"/>
        </w:rPr>
        <w:t>E</w:t>
      </w:r>
      <w:r w:rsidR="00A633A8" w:rsidRPr="00A633A8">
        <w:rPr>
          <w:rFonts w:ascii="Times New Roman" w:hAnsi="Times New Roman" w:cs="Times New Roman"/>
          <w:sz w:val="24"/>
          <w:szCs w:val="24"/>
        </w:rPr>
        <w:t xml:space="preserve"> Readiness Framework </w:t>
      </w:r>
      <w:r w:rsidRPr="00D510C9">
        <w:rPr>
          <w:rFonts w:ascii="Times New Roman" w:hAnsi="Times New Roman" w:cs="Times New Roman"/>
          <w:sz w:val="24"/>
          <w:szCs w:val="24"/>
        </w:rPr>
        <w:t xml:space="preserve">in relation to workplace readiness. </w:t>
      </w:r>
      <w:r w:rsidR="00EF051A">
        <w:rPr>
          <w:rFonts w:ascii="Times New Roman" w:hAnsi="Times New Roman" w:cs="Times New Roman"/>
          <w:sz w:val="24"/>
          <w:szCs w:val="24"/>
        </w:rPr>
        <w:t xml:space="preserve">They will also explore </w:t>
      </w:r>
      <w:r w:rsidRPr="00D510C9">
        <w:rPr>
          <w:rFonts w:ascii="Times New Roman" w:hAnsi="Times New Roman" w:cs="Times New Roman"/>
          <w:sz w:val="24"/>
          <w:szCs w:val="24"/>
        </w:rPr>
        <w:t>how their academic career prepare</w:t>
      </w:r>
      <w:r w:rsidR="00EF051A">
        <w:rPr>
          <w:rFonts w:ascii="Times New Roman" w:hAnsi="Times New Roman" w:cs="Times New Roman"/>
          <w:sz w:val="24"/>
          <w:szCs w:val="24"/>
        </w:rPr>
        <w:t>s</w:t>
      </w:r>
      <w:r w:rsidRPr="00D510C9">
        <w:rPr>
          <w:rFonts w:ascii="Times New Roman" w:hAnsi="Times New Roman" w:cs="Times New Roman"/>
          <w:sz w:val="24"/>
          <w:szCs w:val="24"/>
        </w:rPr>
        <w:t xml:space="preserve"> them to succeed in the future. While gaining exposure to Virginia's career clusters, students analyze how to choose satisfying careers that </w:t>
      </w:r>
      <w:r w:rsidR="00FB2420">
        <w:rPr>
          <w:rFonts w:ascii="Times New Roman" w:hAnsi="Times New Roman" w:cs="Times New Roman"/>
          <w:sz w:val="24"/>
          <w:szCs w:val="24"/>
        </w:rPr>
        <w:t xml:space="preserve">align </w:t>
      </w:r>
      <w:r w:rsidRPr="00D510C9">
        <w:rPr>
          <w:rFonts w:ascii="Times New Roman" w:hAnsi="Times New Roman" w:cs="Times New Roman"/>
          <w:sz w:val="24"/>
          <w:szCs w:val="24"/>
        </w:rPr>
        <w:t xml:space="preserve">with their strengths, interests, and values. </w:t>
      </w:r>
      <w:r w:rsidR="00B70C81">
        <w:rPr>
          <w:rFonts w:ascii="Times New Roman" w:hAnsi="Times New Roman" w:cs="Times New Roman"/>
          <w:sz w:val="24"/>
          <w:szCs w:val="24"/>
        </w:rPr>
        <w:t xml:space="preserve">Each </w:t>
      </w:r>
      <w:r w:rsidRPr="00D510C9">
        <w:rPr>
          <w:rFonts w:ascii="Times New Roman" w:hAnsi="Times New Roman" w:cs="Times New Roman"/>
          <w:sz w:val="24"/>
          <w:szCs w:val="24"/>
        </w:rPr>
        <w:t>student will create an Academic and Career Plan Portfolio (ACPP) that will be actively developed throughout their years in school.</w:t>
      </w:r>
    </w:p>
    <w:p w14:paraId="53BAF5C5" w14:textId="77777777" w:rsidR="007F6BE6" w:rsidRPr="007F6BE6" w:rsidRDefault="007F6BE6" w:rsidP="007F6BE6"/>
    <w:tbl>
      <w:tblPr>
        <w:tblStyle w:val="TableGrid"/>
        <w:tblW w:w="5000" w:type="pct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27"/>
        <w:gridCol w:w="2786"/>
        <w:gridCol w:w="3497"/>
        <w:gridCol w:w="3741"/>
        <w:gridCol w:w="3739"/>
      </w:tblGrid>
      <w:tr w:rsidR="00F52261" w:rsidRPr="00002A35" w14:paraId="7B50C683" w14:textId="1B06BDC4" w:rsidTr="00F52261">
        <w:trPr>
          <w:tblHeader/>
        </w:trPr>
        <w:tc>
          <w:tcPr>
            <w:tcW w:w="218" w:type="pct"/>
            <w:tcBorders>
              <w:bottom w:val="single" w:sz="4" w:space="0" w:color="auto"/>
            </w:tcBorders>
            <w:shd w:val="clear" w:color="auto" w:fill="000000" w:themeFill="text1"/>
          </w:tcPr>
          <w:p w14:paraId="24B430C5" w14:textId="77777777" w:rsidR="00F52261" w:rsidRPr="00002A35" w:rsidRDefault="00F52261" w:rsidP="00F52261">
            <w:pPr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968" w:type="pct"/>
            <w:tcBorders>
              <w:bottom w:val="single" w:sz="4" w:space="0" w:color="auto"/>
            </w:tcBorders>
            <w:shd w:val="clear" w:color="auto" w:fill="000000" w:themeFill="text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6736487" w14:textId="4F9510D9" w:rsidR="00F52261" w:rsidRPr="00002A35" w:rsidRDefault="00F52261" w:rsidP="00F52261">
            <w:pPr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002A35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Task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/Competency</w:t>
            </w:r>
          </w:p>
        </w:tc>
        <w:tc>
          <w:tcPr>
            <w:tcW w:w="1215" w:type="pct"/>
            <w:tcBorders>
              <w:bottom w:val="single" w:sz="4" w:space="0" w:color="auto"/>
            </w:tcBorders>
            <w:shd w:val="clear" w:color="auto" w:fill="000000" w:themeFill="text1"/>
          </w:tcPr>
          <w:p w14:paraId="53E46057" w14:textId="7F21E0FC" w:rsidR="00F52261" w:rsidRPr="00002A35" w:rsidRDefault="00F52261" w:rsidP="00F52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Definition</w:t>
            </w:r>
          </w:p>
        </w:tc>
        <w:tc>
          <w:tcPr>
            <w:tcW w:w="1300" w:type="pct"/>
            <w:tcBorders>
              <w:bottom w:val="single" w:sz="4" w:space="0" w:color="auto"/>
            </w:tcBorders>
            <w:shd w:val="clear" w:color="auto" w:fill="000000" w:themeFill="text1"/>
          </w:tcPr>
          <w:p w14:paraId="48716B21" w14:textId="48E6542A" w:rsidR="00F52261" w:rsidRPr="00002A35" w:rsidRDefault="00F52261" w:rsidP="00F52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Process/Skill Questions</w:t>
            </w:r>
          </w:p>
        </w:tc>
        <w:tc>
          <w:tcPr>
            <w:tcW w:w="1299" w:type="pct"/>
            <w:tcBorders>
              <w:bottom w:val="single" w:sz="4" w:space="0" w:color="auto"/>
            </w:tcBorders>
            <w:shd w:val="clear" w:color="auto" w:fill="000000" w:themeFill="text1"/>
          </w:tcPr>
          <w:p w14:paraId="445ED54B" w14:textId="05DEB369" w:rsidR="00F52261" w:rsidRPr="00F52261" w:rsidRDefault="00F52261" w:rsidP="00F52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F52261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Standards of Learning</w:t>
            </w:r>
          </w:p>
        </w:tc>
      </w:tr>
      <w:tr w:rsidR="00F52261" w:rsidRPr="0093205B" w14:paraId="1BD28566" w14:textId="6C0BBE19" w:rsidTr="00F52261">
        <w:tc>
          <w:tcPr>
            <w:tcW w:w="218" w:type="pct"/>
            <w:shd w:val="clear" w:color="auto" w:fill="AEAAAA" w:themeFill="background2" w:themeFillShade="BF"/>
          </w:tcPr>
          <w:p w14:paraId="6BC9C2DB" w14:textId="77777777" w:rsidR="00F52261" w:rsidRDefault="00F52261" w:rsidP="00F52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68" w:type="pct"/>
            <w:shd w:val="clear" w:color="auto" w:fill="AEAAAA" w:themeFill="background2" w:themeFillShade="B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FAA93E0" w14:textId="2FBFCA89" w:rsidR="00F52261" w:rsidRPr="00DC66A1" w:rsidRDefault="00F52261" w:rsidP="00F52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bookmarkStart w:id="1" w:name="_Hlk67059799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Discovering Yourself</w:t>
            </w:r>
          </w:p>
        </w:tc>
        <w:tc>
          <w:tcPr>
            <w:tcW w:w="1215" w:type="pct"/>
            <w:shd w:val="clear" w:color="auto" w:fill="AEAAAA" w:themeFill="background2" w:themeFillShade="BF"/>
          </w:tcPr>
          <w:p w14:paraId="1FEB2AB8" w14:textId="0315354E" w:rsidR="00F52261" w:rsidRPr="00DC66A1" w:rsidRDefault="00F52261" w:rsidP="00F52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00" w:type="pct"/>
            <w:shd w:val="clear" w:color="auto" w:fill="AEAAAA" w:themeFill="background2" w:themeFillShade="BF"/>
          </w:tcPr>
          <w:p w14:paraId="0733144B" w14:textId="77777777" w:rsidR="00F52261" w:rsidRPr="00DC66A1" w:rsidRDefault="00F52261" w:rsidP="00F52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99" w:type="pct"/>
            <w:shd w:val="clear" w:color="auto" w:fill="AEAAAA" w:themeFill="background2" w:themeFillShade="BF"/>
          </w:tcPr>
          <w:p w14:paraId="20D44DFB" w14:textId="77777777" w:rsidR="00F52261" w:rsidRPr="00F52261" w:rsidRDefault="00F52261" w:rsidP="00F52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52261" w:rsidRPr="0093205B" w14:paraId="0EBFBD72" w14:textId="2C02F5ED" w:rsidTr="00F52261">
        <w:tc>
          <w:tcPr>
            <w:tcW w:w="218" w:type="pct"/>
            <w:shd w:val="clear" w:color="auto" w:fill="FFFFFF" w:themeFill="background1"/>
          </w:tcPr>
          <w:p w14:paraId="1B4D2B74" w14:textId="637BECEC" w:rsidR="00F52261" w:rsidRPr="00F702CC" w:rsidRDefault="00F52261" w:rsidP="00F52261">
            <w:pPr>
              <w:tabs>
                <w:tab w:val="left" w:pos="19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bookmarkEnd w:id="1"/>
        <w:tc>
          <w:tcPr>
            <w:tcW w:w="96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6546880" w14:textId="36454AA3" w:rsidR="00F52261" w:rsidRPr="0093205B" w:rsidRDefault="00F52261" w:rsidP="00F52261">
            <w:pPr>
              <w:tabs>
                <w:tab w:val="left" w:pos="19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02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Identify personal interests. </w:t>
            </w:r>
          </w:p>
        </w:tc>
        <w:tc>
          <w:tcPr>
            <w:tcW w:w="1215" w:type="pct"/>
          </w:tcPr>
          <w:p w14:paraId="212784DF" w14:textId="77777777" w:rsidR="00F52261" w:rsidRPr="00D510C9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C9">
              <w:rPr>
                <w:rFonts w:ascii="Times New Roman" w:eastAsia="Times New Roman" w:hAnsi="Times New Roman" w:cs="Times New Roman"/>
                <w:sz w:val="24"/>
                <w:szCs w:val="24"/>
              </w:rPr>
              <w:t>Identification should include current and aspirational interests, such as</w:t>
            </w:r>
          </w:p>
          <w:p w14:paraId="042110EB" w14:textId="77777777" w:rsidR="00F52261" w:rsidRPr="00D510C9" w:rsidRDefault="00F52261" w:rsidP="00F52261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C9">
              <w:rPr>
                <w:rFonts w:ascii="Times New Roman" w:eastAsia="Times New Roman" w:hAnsi="Times New Roman" w:cs="Times New Roman"/>
                <w:sz w:val="24"/>
                <w:szCs w:val="24"/>
              </w:rPr>
              <w:t>family, community, and school contributions</w:t>
            </w:r>
          </w:p>
          <w:p w14:paraId="0392B9CD" w14:textId="77777777" w:rsidR="00F52261" w:rsidRPr="00D510C9" w:rsidRDefault="00F52261" w:rsidP="00F52261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C9">
              <w:rPr>
                <w:rFonts w:ascii="Times New Roman" w:eastAsia="Times New Roman" w:hAnsi="Times New Roman" w:cs="Times New Roman"/>
                <w:sz w:val="24"/>
                <w:szCs w:val="24"/>
              </w:rPr>
              <w:t>topics you enjoy investigating</w:t>
            </w:r>
          </w:p>
          <w:p w14:paraId="2EEEAA51" w14:textId="77777777" w:rsidR="00F52261" w:rsidRPr="00D510C9" w:rsidRDefault="00F52261" w:rsidP="00F52261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volunteer work and community service programs and events</w:t>
            </w:r>
          </w:p>
          <w:p w14:paraId="1508ABC9" w14:textId="77777777" w:rsidR="00F52261" w:rsidRPr="00D510C9" w:rsidRDefault="00F52261" w:rsidP="00F52261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C9">
              <w:rPr>
                <w:rFonts w:ascii="Times New Roman" w:eastAsia="Times New Roman" w:hAnsi="Times New Roman" w:cs="Times New Roman"/>
                <w:sz w:val="24"/>
                <w:szCs w:val="24"/>
              </w:rPr>
              <w:t>religious associations</w:t>
            </w:r>
          </w:p>
          <w:p w14:paraId="08B30701" w14:textId="739283EC" w:rsidR="00F52261" w:rsidRPr="00D510C9" w:rsidRDefault="00F52261" w:rsidP="00F52261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C9">
              <w:rPr>
                <w:rFonts w:ascii="Times New Roman" w:eastAsia="Times New Roman" w:hAnsi="Times New Roman" w:cs="Times New Roman"/>
                <w:sz w:val="24"/>
                <w:szCs w:val="24"/>
              </w:rPr>
              <w:t>cultural involvement</w:t>
            </w:r>
          </w:p>
          <w:p w14:paraId="572061B1" w14:textId="77777777" w:rsidR="00F52261" w:rsidRPr="00D510C9" w:rsidRDefault="00F52261" w:rsidP="00F52261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C9">
              <w:rPr>
                <w:rFonts w:ascii="Times New Roman" w:eastAsia="Times New Roman" w:hAnsi="Times New Roman" w:cs="Times New Roman"/>
                <w:sz w:val="24"/>
                <w:szCs w:val="24"/>
              </w:rPr>
              <w:t>extracurricular activities (e.g., student clubs, sports)</w:t>
            </w:r>
          </w:p>
          <w:p w14:paraId="1050A336" w14:textId="20C6452A" w:rsidR="00F52261" w:rsidRPr="00D510C9" w:rsidRDefault="00F52261" w:rsidP="00F52261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C9">
              <w:rPr>
                <w:rFonts w:ascii="Times New Roman" w:eastAsia="Times New Roman" w:hAnsi="Times New Roman" w:cs="Times New Roman"/>
                <w:sz w:val="24"/>
                <w:szCs w:val="24"/>
              </w:rPr>
              <w:t>hobbies (e.g., reading, arts and crafts).</w:t>
            </w:r>
          </w:p>
          <w:p w14:paraId="1F39FD86" w14:textId="50417A24" w:rsidR="00F52261" w:rsidRPr="00BF7007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pct"/>
          </w:tcPr>
          <w:p w14:paraId="710C5205" w14:textId="77777777" w:rsidR="00F52261" w:rsidRPr="00D510C9" w:rsidRDefault="00F52261" w:rsidP="00F52261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What does </w:t>
            </w:r>
            <w:proofErr w:type="gramStart"/>
            <w:r w:rsidRPr="00D510C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aspirational</w:t>
            </w:r>
            <w:proofErr w:type="gramEnd"/>
            <w:r w:rsidRPr="00D51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mean?</w:t>
            </w:r>
          </w:p>
          <w:p w14:paraId="00B38E4B" w14:textId="77777777" w:rsidR="00F52261" w:rsidRPr="00D510C9" w:rsidRDefault="00F52261" w:rsidP="00F52261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C9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your likes and dislikes?</w:t>
            </w:r>
          </w:p>
          <w:p w14:paraId="03668C1F" w14:textId="77777777" w:rsidR="00F52261" w:rsidRPr="00D510C9" w:rsidRDefault="00F52261" w:rsidP="00F52261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C9">
              <w:rPr>
                <w:rFonts w:ascii="Times New Roman" w:eastAsia="Times New Roman" w:hAnsi="Times New Roman" w:cs="Times New Roman"/>
                <w:sz w:val="24"/>
                <w:szCs w:val="24"/>
              </w:rPr>
              <w:t>What kinds of games and puzzles do you enjoy?</w:t>
            </w:r>
          </w:p>
          <w:p w14:paraId="101A2F92" w14:textId="77777777" w:rsidR="00F52261" w:rsidRPr="00D510C9" w:rsidRDefault="00F52261" w:rsidP="00F52261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C9">
              <w:rPr>
                <w:rFonts w:ascii="Times New Roman" w:eastAsia="Times New Roman" w:hAnsi="Times New Roman" w:cs="Times New Roman"/>
                <w:sz w:val="24"/>
                <w:szCs w:val="24"/>
              </w:rPr>
              <w:t>What foods do you enjoy?</w:t>
            </w:r>
          </w:p>
          <w:p w14:paraId="1CA57EDA" w14:textId="478FCAA3" w:rsidR="005705B5" w:rsidRPr="007409C0" w:rsidRDefault="005705B5" w:rsidP="007409C0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5B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kinds of books do you like to read?</w:t>
            </w:r>
          </w:p>
          <w:p w14:paraId="261901FA" w14:textId="14794F51" w:rsidR="00F52261" w:rsidRPr="00D510C9" w:rsidRDefault="00F52261" w:rsidP="00F52261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do you wish you could learn about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r w:rsidRPr="00D51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school?</w:t>
            </w:r>
          </w:p>
          <w:p w14:paraId="286D92E9" w14:textId="77777777" w:rsidR="00F52261" w:rsidRPr="00D510C9" w:rsidRDefault="00F52261" w:rsidP="00F52261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C9">
              <w:rPr>
                <w:rFonts w:ascii="Times New Roman" w:eastAsia="Times New Roman" w:hAnsi="Times New Roman" w:cs="Times New Roman"/>
                <w:sz w:val="24"/>
                <w:szCs w:val="24"/>
              </w:rPr>
              <w:t>How do volunteers contribute to the community? How do you volunteer now, and how would you like to volunteer in the future?</w:t>
            </w:r>
          </w:p>
          <w:p w14:paraId="0EA9CC3D" w14:textId="77777777" w:rsidR="00F52261" w:rsidRDefault="00F52261" w:rsidP="00F52261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do you like to do in your free time? </w:t>
            </w:r>
            <w:proofErr w:type="gramStart"/>
            <w:r w:rsidRPr="00D510C9">
              <w:rPr>
                <w:rFonts w:ascii="Times New Roman" w:eastAsia="Times New Roman" w:hAnsi="Times New Roman" w:cs="Times New Roman"/>
                <w:sz w:val="24"/>
                <w:szCs w:val="24"/>
              </w:rPr>
              <w:t>With whom</w:t>
            </w:r>
            <w:proofErr w:type="gramEnd"/>
            <w:r w:rsidRPr="00D51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you like to spend your free </w:t>
            </w:r>
            <w:proofErr w:type="gramStart"/>
            <w:r w:rsidRPr="00D510C9">
              <w:rPr>
                <w:rFonts w:ascii="Times New Roman" w:eastAsia="Times New Roman" w:hAnsi="Times New Roman" w:cs="Times New Roman"/>
                <w:sz w:val="24"/>
                <w:szCs w:val="24"/>
              </w:rPr>
              <w:t>time</w:t>
            </w:r>
            <w:proofErr w:type="gramEnd"/>
            <w:r w:rsidRPr="00D510C9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4B47D8A2" w14:textId="5EA50879" w:rsidR="00F52261" w:rsidRPr="00567A24" w:rsidRDefault="00F52261" w:rsidP="00F52261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What problems might you want to solve in the community?</w:t>
            </w:r>
          </w:p>
        </w:tc>
        <w:tc>
          <w:tcPr>
            <w:tcW w:w="1299" w:type="pct"/>
          </w:tcPr>
          <w:p w14:paraId="6BE4DDE8" w14:textId="4B958096" w:rsidR="00F52261" w:rsidRPr="00D510C9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English: 3.RV,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3.RI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4.RV,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4.RI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5.RV,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5.RI</w:t>
            </w:r>
            <w:proofErr w:type="gramEnd"/>
          </w:p>
        </w:tc>
      </w:tr>
      <w:tr w:rsidR="00F52261" w:rsidRPr="0093205B" w14:paraId="632E52B5" w14:textId="31879194" w:rsidTr="00F52261">
        <w:tc>
          <w:tcPr>
            <w:tcW w:w="218" w:type="pct"/>
            <w:shd w:val="clear" w:color="auto" w:fill="FFFFFF" w:themeFill="background1"/>
          </w:tcPr>
          <w:p w14:paraId="6CF85B5D" w14:textId="4737ABA5" w:rsidR="00F52261" w:rsidRPr="00F702CC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CD387FE" w14:textId="7A88CB9E" w:rsidR="00F52261" w:rsidRPr="0093205B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02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Identify personal skills. </w:t>
            </w:r>
          </w:p>
        </w:tc>
        <w:tc>
          <w:tcPr>
            <w:tcW w:w="1215" w:type="pct"/>
          </w:tcPr>
          <w:p w14:paraId="03A75B3E" w14:textId="77777777" w:rsidR="00F52261" w:rsidRPr="00B70C8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Identification should include current and aspirational skills, such as</w:t>
            </w:r>
          </w:p>
          <w:p w14:paraId="4663F925" w14:textId="77777777" w:rsidR="00F52261" w:rsidRPr="00B70C81" w:rsidRDefault="00F52261" w:rsidP="00F52261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school subjects in which you excel</w:t>
            </w:r>
          </w:p>
          <w:p w14:paraId="0459CCF2" w14:textId="77777777" w:rsidR="00F52261" w:rsidRPr="00B70C81" w:rsidRDefault="00F52261" w:rsidP="00F52261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extracurricular activities in which you excel</w:t>
            </w:r>
          </w:p>
          <w:p w14:paraId="041824DA" w14:textId="77777777" w:rsidR="00F52261" w:rsidRPr="00B70C81" w:rsidRDefault="00F52261" w:rsidP="00F52261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activities that make you feel proud, curious, and challenged.</w:t>
            </w:r>
          </w:p>
          <w:p w14:paraId="5B932143" w14:textId="77777777" w:rsidR="00F5226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D4A76DE" w14:textId="7D0C4A81" w:rsidR="00F52261" w:rsidRPr="00B70C8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Identification should also include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understanding</w:t>
            </w: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of</w:t>
            </w:r>
          </w:p>
          <w:p w14:paraId="1CBEFAEB" w14:textId="75460531" w:rsidR="00F52261" w:rsidRPr="00B70C81" w:rsidRDefault="00F52261" w:rsidP="00F52261">
            <w:pPr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different</w:t>
            </w: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learning style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(e.g., auditory, kinesthetic, visual)</w:t>
            </w:r>
          </w:p>
          <w:p w14:paraId="65ACBBCC" w14:textId="77777777" w:rsidR="00F52261" w:rsidRPr="00B70C81" w:rsidRDefault="00F52261" w:rsidP="00F52261">
            <w:pPr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how</w:t>
            </w:r>
            <w:proofErr w:type="gramEnd"/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you</w:t>
            </w:r>
            <w:proofErr w:type="gramEnd"/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solve problems</w:t>
            </w:r>
          </w:p>
          <w:p w14:paraId="0A15035A" w14:textId="743FC446" w:rsidR="00F52261" w:rsidRPr="00BA4533" w:rsidRDefault="00F52261" w:rsidP="00F52261">
            <w:pPr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positive feedback you have received from adults and peers.</w:t>
            </w:r>
          </w:p>
        </w:tc>
        <w:tc>
          <w:tcPr>
            <w:tcW w:w="1300" w:type="pct"/>
          </w:tcPr>
          <w:p w14:paraId="1AD79F9F" w14:textId="77777777" w:rsidR="00F52261" w:rsidRPr="00B70C81" w:rsidRDefault="00F52261" w:rsidP="00F52261">
            <w:pPr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How do you like to learn? How do you like to demonstrate your learning?</w:t>
            </w:r>
          </w:p>
          <w:p w14:paraId="5D1346F0" w14:textId="77777777" w:rsidR="00F52261" w:rsidRPr="00B70C81" w:rsidRDefault="00F52261" w:rsidP="00F52261">
            <w:pPr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What positive words would a classmate use to describe you?</w:t>
            </w:r>
          </w:p>
          <w:p w14:paraId="47955D86" w14:textId="77777777" w:rsidR="00F52261" w:rsidRPr="00B70C81" w:rsidRDefault="00F52261" w:rsidP="00F52261">
            <w:pPr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What compliments have you received from adults or peers?</w:t>
            </w:r>
          </w:p>
          <w:p w14:paraId="4831AC94" w14:textId="77777777" w:rsidR="00F52261" w:rsidRPr="00B70C81" w:rsidRDefault="00F52261" w:rsidP="00F52261">
            <w:pPr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What is a skill you would like to learn or improve?</w:t>
            </w:r>
          </w:p>
          <w:p w14:paraId="34B68DDF" w14:textId="77777777" w:rsidR="00F52261" w:rsidRPr="00B70C81" w:rsidRDefault="00F52261" w:rsidP="00F52261">
            <w:pPr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Who can help you learn a skill?</w:t>
            </w:r>
          </w:p>
          <w:p w14:paraId="5A6D7143" w14:textId="77777777" w:rsidR="00F52261" w:rsidRPr="00B70C81" w:rsidRDefault="00F52261" w:rsidP="00F52261">
            <w:pPr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What do you do when you feel disappointed?</w:t>
            </w:r>
          </w:p>
          <w:p w14:paraId="4B35AE17" w14:textId="77777777" w:rsidR="00F52261" w:rsidRPr="00BF7007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pct"/>
          </w:tcPr>
          <w:p w14:paraId="22CB270A" w14:textId="4172D23C" w:rsidR="00F52261" w:rsidRPr="00B70C8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3.RV,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3.RI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4.RV,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4.RI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5.RV,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5.RI</w:t>
            </w:r>
            <w:proofErr w:type="gramEnd"/>
          </w:p>
        </w:tc>
      </w:tr>
      <w:tr w:rsidR="00F52261" w:rsidRPr="0093205B" w14:paraId="22DB3EB1" w14:textId="4E0D0207" w:rsidTr="00F52261">
        <w:tc>
          <w:tcPr>
            <w:tcW w:w="218" w:type="pct"/>
            <w:shd w:val="clear" w:color="auto" w:fill="FFFFFF" w:themeFill="background1"/>
          </w:tcPr>
          <w:p w14:paraId="42B540E2" w14:textId="3DC0B15B" w:rsidR="00F52261" w:rsidRPr="00F702CC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327E0BE" w14:textId="0ED5FF71" w:rsidR="00F5226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02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Identify personal values. </w:t>
            </w:r>
          </w:p>
        </w:tc>
        <w:tc>
          <w:tcPr>
            <w:tcW w:w="1215" w:type="pct"/>
          </w:tcPr>
          <w:p w14:paraId="2E513768" w14:textId="77777777" w:rsidR="00F52261" w:rsidRPr="00B70C8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Identification should include</w:t>
            </w:r>
          </w:p>
          <w:p w14:paraId="7CC7661F" w14:textId="77777777" w:rsidR="00F52261" w:rsidRPr="00B70C81" w:rsidRDefault="00F52261" w:rsidP="00F52261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defining </w:t>
            </w:r>
            <w:r w:rsidRPr="00B70C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value </w:t>
            </w: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as what is important to you</w:t>
            </w:r>
          </w:p>
          <w:p w14:paraId="08A5AF32" w14:textId="5282DDE6" w:rsidR="00F52261" w:rsidRPr="00B70C81" w:rsidRDefault="00F52261" w:rsidP="00F52261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identifying what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you wonder about</w:t>
            </w: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(e.g., concern for food and shelter, acquiring the latest gadget or toy)</w:t>
            </w:r>
          </w:p>
          <w:p w14:paraId="573ED56C" w14:textId="77777777" w:rsidR="00F52261" w:rsidRPr="00B70C81" w:rsidRDefault="00F52261" w:rsidP="00F52261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identifying important people and activities in your life</w:t>
            </w:r>
          </w:p>
          <w:p w14:paraId="208E7C49" w14:textId="77777777" w:rsidR="00F52261" w:rsidRDefault="00F52261" w:rsidP="00F52261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identifying character traits important to you (e.g., honesty, kindness, responsibility)</w:t>
            </w:r>
          </w:p>
          <w:p w14:paraId="552A62DD" w14:textId="1814670F" w:rsidR="00F52261" w:rsidRPr="00B70C81" w:rsidRDefault="00F52261" w:rsidP="00F52261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defining </w:t>
            </w:r>
            <w:r w:rsidRPr="00EE006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curiosities</w:t>
            </w: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EE006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passions</w:t>
            </w: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and </w:t>
            </w:r>
            <w:r w:rsidRPr="00EE006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purpose</w:t>
            </w:r>
          </w:p>
          <w:p w14:paraId="1542AD27" w14:textId="77777777" w:rsidR="00F52261" w:rsidRPr="00B70C81" w:rsidRDefault="00F52261" w:rsidP="00F52261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identifying your curiosities, passions, and purpose</w:t>
            </w:r>
          </w:p>
          <w:p w14:paraId="39F96039" w14:textId="5998D211" w:rsidR="00F52261" w:rsidRPr="00B70C81" w:rsidRDefault="00F52261" w:rsidP="00F52261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identifying the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acceptable behaviors</w:t>
            </w: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that are important to you</w:t>
            </w:r>
          </w:p>
          <w:p w14:paraId="2BE59D96" w14:textId="06BBF2F3" w:rsidR="00F52261" w:rsidRPr="00AE2894" w:rsidRDefault="00F52261" w:rsidP="00F52261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identifying causes that you care about.</w:t>
            </w:r>
          </w:p>
        </w:tc>
        <w:tc>
          <w:tcPr>
            <w:tcW w:w="1300" w:type="pct"/>
          </w:tcPr>
          <w:p w14:paraId="2B030E5A" w14:textId="77777777" w:rsidR="00F52261" w:rsidRPr="00B70C81" w:rsidRDefault="00F52261" w:rsidP="00F52261">
            <w:pPr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the key components of a good life? What makes you happy?</w:t>
            </w:r>
          </w:p>
          <w:p w14:paraId="2F4A4B1E" w14:textId="77777777" w:rsidR="00F52261" w:rsidRPr="00B70C81" w:rsidRDefault="00F52261" w:rsidP="00F52261">
            <w:pPr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How do you respond when someone has values different from yours?</w:t>
            </w:r>
          </w:p>
          <w:p w14:paraId="50308F1F" w14:textId="77777777" w:rsidR="00F52261" w:rsidRPr="00B70C81" w:rsidRDefault="00F52261" w:rsidP="00F52261">
            <w:pPr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What is important to you about how friends describe you?</w:t>
            </w:r>
          </w:p>
          <w:p w14:paraId="71EF6E34" w14:textId="77777777" w:rsidR="00F52261" w:rsidRPr="00B70C81" w:rsidRDefault="00F52261" w:rsidP="00F52261">
            <w:pPr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What do you look for in a friend?</w:t>
            </w:r>
          </w:p>
          <w:p w14:paraId="0963A7D9" w14:textId="77777777" w:rsidR="00F52261" w:rsidRPr="00B70C81" w:rsidRDefault="00F52261" w:rsidP="00F52261">
            <w:pPr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What current issues in your community and/or the world do you care about?</w:t>
            </w:r>
          </w:p>
          <w:p w14:paraId="4F2AD31F" w14:textId="77777777" w:rsidR="00F52261" w:rsidRPr="00B70C81" w:rsidRDefault="00F52261" w:rsidP="00F52261">
            <w:pPr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What makes a good citizen?</w:t>
            </w:r>
          </w:p>
          <w:p w14:paraId="38F23B4E" w14:textId="77777777" w:rsidR="00F52261" w:rsidRPr="00B70C81" w:rsidRDefault="00F52261" w:rsidP="00F52261">
            <w:pPr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Who is your role model? What character traits do you admire in this person?</w:t>
            </w:r>
          </w:p>
          <w:p w14:paraId="3FDA0085" w14:textId="77777777" w:rsidR="00F52261" w:rsidRDefault="00F52261" w:rsidP="00F52261">
            <w:pPr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What rules do you think are important in school?</w:t>
            </w:r>
          </w:p>
          <w:p w14:paraId="5AFD942E" w14:textId="2301EBFA" w:rsidR="00F52261" w:rsidRPr="00AE2894" w:rsidRDefault="00F52261" w:rsidP="00F52261">
            <w:pPr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How does one determine what acceptable behavior is?</w:t>
            </w:r>
          </w:p>
        </w:tc>
        <w:tc>
          <w:tcPr>
            <w:tcW w:w="1299" w:type="pct"/>
          </w:tcPr>
          <w:p w14:paraId="72293D8E" w14:textId="6CF8162B" w:rsidR="00F52261" w:rsidRPr="00B70C8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3.RV,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3.RI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4.RV,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4.RI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5.RV,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5.RI</w:t>
            </w:r>
            <w:proofErr w:type="gramEnd"/>
          </w:p>
        </w:tc>
      </w:tr>
      <w:tr w:rsidR="00F52261" w:rsidRPr="0093205B" w14:paraId="47F44FC3" w14:textId="63359C28" w:rsidTr="00F52261">
        <w:tc>
          <w:tcPr>
            <w:tcW w:w="218" w:type="pct"/>
            <w:shd w:val="clear" w:color="auto" w:fill="AEAAAA" w:themeFill="background2" w:themeFillShade="BF"/>
          </w:tcPr>
          <w:p w14:paraId="582829A6" w14:textId="77777777" w:rsidR="00F52261" w:rsidRPr="008D0670" w:rsidRDefault="00F52261" w:rsidP="00F5226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68" w:type="pct"/>
            <w:shd w:val="clear" w:color="auto" w:fill="AEAAAA" w:themeFill="background2" w:themeFillShade="B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BA554B2" w14:textId="3E86E5BC" w:rsidR="00F52261" w:rsidRPr="008D0670" w:rsidRDefault="00F52261" w:rsidP="00F5226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D06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Developing Yourself</w:t>
            </w:r>
          </w:p>
        </w:tc>
        <w:tc>
          <w:tcPr>
            <w:tcW w:w="1215" w:type="pct"/>
            <w:shd w:val="clear" w:color="auto" w:fill="AEAAAA" w:themeFill="background2" w:themeFillShade="BF"/>
          </w:tcPr>
          <w:p w14:paraId="4856E0A1" w14:textId="12FE2A31" w:rsidR="00F52261" w:rsidRPr="008D0670" w:rsidRDefault="00F52261" w:rsidP="00F5226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pct"/>
            <w:shd w:val="clear" w:color="auto" w:fill="AEAAAA" w:themeFill="background2" w:themeFillShade="BF"/>
          </w:tcPr>
          <w:p w14:paraId="7637C65A" w14:textId="77777777" w:rsidR="00F52261" w:rsidRPr="008D0670" w:rsidRDefault="00F52261" w:rsidP="00F5226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9" w:type="pct"/>
            <w:shd w:val="clear" w:color="auto" w:fill="AEAAAA" w:themeFill="background2" w:themeFillShade="BF"/>
          </w:tcPr>
          <w:p w14:paraId="2353B569" w14:textId="77777777" w:rsidR="00F52261" w:rsidRPr="00F52261" w:rsidRDefault="00F52261" w:rsidP="00F5226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52261" w:rsidRPr="0093205B" w14:paraId="36B872A7" w14:textId="1B2FD7B6" w:rsidTr="00F52261">
        <w:tc>
          <w:tcPr>
            <w:tcW w:w="218" w:type="pct"/>
            <w:shd w:val="clear" w:color="auto" w:fill="FFFFFF" w:themeFill="background1"/>
          </w:tcPr>
          <w:p w14:paraId="06B73A0A" w14:textId="485EE6F7" w:rsidR="00F52261" w:rsidRPr="00F702CC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2A4CC6D" w14:textId="39C446F0" w:rsidR="00F5226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Identify</w:t>
            </w:r>
            <w:r w:rsidRPr="00F702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</w:t>
            </w:r>
            <w:r w:rsidR="00271DB7">
              <w:rPr>
                <w:rFonts w:ascii="Times New Roman" w:eastAsia="Times New Roman" w:hAnsi="Times New Roman" w:cs="Times New Roman"/>
                <w:sz w:val="24"/>
                <w:szCs w:val="24"/>
              </w:rPr>
              <w:t>5 Cs</w:t>
            </w:r>
            <w:r w:rsidRPr="00F702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15" w:type="pct"/>
          </w:tcPr>
          <w:p w14:paraId="4343F5FA" w14:textId="1BE4C9EF" w:rsidR="00F52261" w:rsidRPr="00B70C8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Identification</w:t>
            </w: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</w:t>
            </w: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ould include</w:t>
            </w:r>
          </w:p>
          <w:p w14:paraId="21405F99" w14:textId="77777777" w:rsidR="00F52261" w:rsidRPr="00B70C81" w:rsidRDefault="00F52261" w:rsidP="00F52261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creative thinking (e.g., experiment and learn from failure)</w:t>
            </w:r>
          </w:p>
          <w:p w14:paraId="3DA03A03" w14:textId="77777777" w:rsidR="00F52261" w:rsidRPr="00B70C81" w:rsidRDefault="00F52261" w:rsidP="00F52261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critical thinking (e.g., identify issues and </w:t>
            </w: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formulate questions for investigation)</w:t>
            </w:r>
          </w:p>
          <w:p w14:paraId="46DE5F3A" w14:textId="77777777" w:rsidR="00F52261" w:rsidRPr="00B70C81" w:rsidRDefault="00F52261" w:rsidP="00F52261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communication (e.g., recognize and effectively use both verbal and nonverbal cues)</w:t>
            </w:r>
          </w:p>
          <w:p w14:paraId="5BF8219D" w14:textId="77777777" w:rsidR="00F52261" w:rsidRPr="00B70C81" w:rsidRDefault="00F52261" w:rsidP="00F52261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collaboration (e.g., value and seek a diversity of opinions)</w:t>
            </w:r>
          </w:p>
          <w:p w14:paraId="592E734D" w14:textId="77777777" w:rsidR="00F52261" w:rsidRDefault="00F52261" w:rsidP="00F52261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citizenship (e.g., act as a steward of self, community, and the world).</w:t>
            </w:r>
          </w:p>
          <w:p w14:paraId="07DA7E37" w14:textId="77777777" w:rsidR="00F5226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2CA1D41" w14:textId="39E22EEB" w:rsidR="00F52261" w:rsidRPr="00B70C8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2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Teacher Resource: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8" w:history="1">
              <w:r w:rsidRPr="00A81097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The Virginia </w:t>
              </w:r>
              <w:r w:rsidR="00271DB7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5 Cs</w:t>
              </w:r>
            </w:hyperlink>
          </w:p>
          <w:p w14:paraId="07432A3F" w14:textId="432CACDA" w:rsidR="00F52261" w:rsidRPr="00BF7007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pct"/>
          </w:tcPr>
          <w:p w14:paraId="1C339EA1" w14:textId="3A839325" w:rsidR="00F52261" w:rsidRPr="00B70C81" w:rsidRDefault="00F52261" w:rsidP="00F52261">
            <w:pPr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How would you use the </w:t>
            </w:r>
            <w:r w:rsidR="00271DB7">
              <w:rPr>
                <w:rFonts w:ascii="Times New Roman" w:eastAsia="Times New Roman" w:hAnsi="Times New Roman" w:cs="Times New Roman"/>
                <w:sz w:val="24"/>
                <w:szCs w:val="24"/>
              </w:rPr>
              <w:t>5 Cs</w:t>
            </w: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a career?</w:t>
            </w:r>
          </w:p>
          <w:p w14:paraId="5004709F" w14:textId="77777777" w:rsidR="00DC1B71" w:rsidRDefault="00F52261" w:rsidP="00F52261">
            <w:pPr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Why would a company value creative thinking?</w:t>
            </w:r>
          </w:p>
          <w:p w14:paraId="03593FBD" w14:textId="540405E6" w:rsidR="00F52261" w:rsidRPr="00B70C81" w:rsidRDefault="00F52261" w:rsidP="00F52261">
            <w:pPr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Why would a company value critical thinking?</w:t>
            </w:r>
          </w:p>
          <w:p w14:paraId="11EEE073" w14:textId="77777777" w:rsidR="00F52261" w:rsidRPr="00B70C81" w:rsidRDefault="00F52261" w:rsidP="00F52261">
            <w:pPr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Why are communication skills important?</w:t>
            </w:r>
          </w:p>
          <w:p w14:paraId="14254464" w14:textId="09733B8A" w:rsidR="00F52261" w:rsidRPr="00B70C81" w:rsidRDefault="00F52261" w:rsidP="00F52261">
            <w:pPr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What does good communication look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</w:t>
            </w: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sound like?</w:t>
            </w:r>
          </w:p>
          <w:p w14:paraId="74BD7509" w14:textId="36ED7B3A" w:rsidR="00F52261" w:rsidRPr="00B70C81" w:rsidRDefault="00F52261" w:rsidP="00F52261">
            <w:pPr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the benefits of collaborating with others?</w:t>
            </w:r>
          </w:p>
          <w:p w14:paraId="233FC9C4" w14:textId="77777777" w:rsidR="00F52261" w:rsidRPr="00B70C81" w:rsidRDefault="00F52261" w:rsidP="00F52261">
            <w:pPr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How can being a good citizen contribute to a positive work experience?</w:t>
            </w:r>
          </w:p>
          <w:p w14:paraId="612C2278" w14:textId="32F788E2" w:rsidR="00F52261" w:rsidRPr="00B70C81" w:rsidRDefault="00F52261" w:rsidP="00F52261">
            <w:pPr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Which of the </w:t>
            </w:r>
            <w:r w:rsidR="00271DB7">
              <w:rPr>
                <w:rFonts w:ascii="Times New Roman" w:eastAsia="Times New Roman" w:hAnsi="Times New Roman" w:cs="Times New Roman"/>
                <w:sz w:val="24"/>
                <w:szCs w:val="24"/>
              </w:rPr>
              <w:t>5 Cs</w:t>
            </w: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you identify as a strength, and in which of the </w:t>
            </w:r>
            <w:r w:rsidR="00271DB7">
              <w:rPr>
                <w:rFonts w:ascii="Times New Roman" w:eastAsia="Times New Roman" w:hAnsi="Times New Roman" w:cs="Times New Roman"/>
                <w:sz w:val="24"/>
                <w:szCs w:val="24"/>
              </w:rPr>
              <w:t>5 Cs</w:t>
            </w: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you need to improve?</w:t>
            </w:r>
          </w:p>
          <w:p w14:paraId="1B0C4CDB" w14:textId="77777777" w:rsidR="00F52261" w:rsidRPr="00BF7007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pct"/>
          </w:tcPr>
          <w:p w14:paraId="468B790A" w14:textId="04776FAD" w:rsidR="00F52261" w:rsidRPr="00B70C8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English: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3.RI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4.RI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5.RI</w:t>
            </w:r>
            <w:proofErr w:type="gramEnd"/>
          </w:p>
        </w:tc>
      </w:tr>
      <w:tr w:rsidR="00F52261" w:rsidRPr="0093205B" w14:paraId="09C5EF30" w14:textId="7C9069E0" w:rsidTr="00F52261">
        <w:tc>
          <w:tcPr>
            <w:tcW w:w="218" w:type="pct"/>
            <w:shd w:val="clear" w:color="auto" w:fill="FFFFFF" w:themeFill="background1"/>
          </w:tcPr>
          <w:p w14:paraId="2A6939AF" w14:textId="381E15B2" w:rsidR="00F5226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1D6C605" w14:textId="4A66B7AB" w:rsidR="00F5226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Identify the 3</w:t>
            </w:r>
            <w:r w:rsidR="002035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 </w:t>
            </w:r>
            <w:r w:rsidR="00173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Readiness </w:t>
            </w:r>
            <w:proofErr w:type="gramStart"/>
            <w:r w:rsidR="00173EF2">
              <w:rPr>
                <w:rFonts w:ascii="Times New Roman" w:eastAsia="Times New Roman" w:hAnsi="Times New Roman" w:cs="Times New Roman"/>
                <w:sz w:val="24"/>
                <w:szCs w:val="24"/>
              </w:rPr>
              <w:t>Framework.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215" w:type="pct"/>
          </w:tcPr>
          <w:p w14:paraId="58CEA2F7" w14:textId="77777777" w:rsidR="00F5226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Identification should include a description of </w:t>
            </w:r>
          </w:p>
          <w:p w14:paraId="03795B26" w14:textId="02A7AA10" w:rsidR="00F52261" w:rsidRPr="002267F6" w:rsidRDefault="00F52261" w:rsidP="00F52261">
            <w:pPr>
              <w:pStyle w:val="ListParagraph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enrollment</w:t>
            </w:r>
          </w:p>
          <w:p w14:paraId="115A46FC" w14:textId="219A8D89" w:rsidR="00F52261" w:rsidRDefault="00F52261" w:rsidP="00F52261">
            <w:pPr>
              <w:pStyle w:val="ListParagraph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Pr="002267F6">
              <w:rPr>
                <w:rFonts w:ascii="Times New Roman" w:eastAsia="Times New Roman" w:hAnsi="Times New Roman" w:cs="Times New Roman"/>
                <w:sz w:val="24"/>
                <w:szCs w:val="24"/>
              </w:rPr>
              <w:t>mployment</w:t>
            </w:r>
          </w:p>
          <w:p w14:paraId="7FA40047" w14:textId="77777777" w:rsidR="00F52261" w:rsidRDefault="00F52261" w:rsidP="00F52261">
            <w:pPr>
              <w:pStyle w:val="ListParagraph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Pr="00CB14ED">
              <w:rPr>
                <w:rFonts w:ascii="Times New Roman" w:eastAsia="Times New Roman" w:hAnsi="Times New Roman" w:cs="Times New Roman"/>
                <w:sz w:val="24"/>
                <w:szCs w:val="24"/>
              </w:rPr>
              <w:t>nlistment</w:t>
            </w:r>
            <w:r w:rsidRPr="002267F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EC9A5B4" w14:textId="77777777" w:rsidR="00F5226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776051" w14:textId="2C9FAD27" w:rsidR="00F52261" w:rsidRPr="00262D78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D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Teacher Resource: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r w:rsidRPr="00DD19AD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3E Readiness Framework Supports</w:t>
              </w:r>
            </w:hyperlink>
          </w:p>
        </w:tc>
        <w:tc>
          <w:tcPr>
            <w:tcW w:w="1300" w:type="pct"/>
          </w:tcPr>
          <w:p w14:paraId="18B48885" w14:textId="35C913BD" w:rsidR="00F52261" w:rsidRPr="003E1A5F" w:rsidRDefault="00F52261" w:rsidP="00F52261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3E1A5F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the 3</w:t>
            </w:r>
            <w:r w:rsidR="00173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 Readiness </w:t>
            </w:r>
            <w:r w:rsidR="00AF12BF">
              <w:rPr>
                <w:rFonts w:ascii="Times New Roman" w:eastAsia="Times New Roman" w:hAnsi="Times New Roman" w:cs="Times New Roman"/>
                <w:sz w:val="24"/>
                <w:szCs w:val="24"/>
              </w:rPr>
              <w:t>experiences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3E1A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what does each one mean?</w:t>
            </w:r>
          </w:p>
          <w:p w14:paraId="149EEA25" w14:textId="1BAA9DC4" w:rsidR="00F52261" w:rsidRDefault="00F52261" w:rsidP="00F52261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A5F">
              <w:rPr>
                <w:rFonts w:ascii="Times New Roman" w:eastAsia="Times New Roman" w:hAnsi="Times New Roman" w:cs="Times New Roman"/>
                <w:sz w:val="24"/>
                <w:szCs w:val="24"/>
              </w:rPr>
              <w:t>What examples can you give for each of the 3</w:t>
            </w:r>
            <w:r w:rsidR="00AF12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 </w:t>
            </w:r>
            <w:r w:rsidR="00345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Readiness </w:t>
            </w:r>
            <w:r w:rsidR="00AF12BF">
              <w:rPr>
                <w:rFonts w:ascii="Times New Roman" w:eastAsia="Times New Roman" w:hAnsi="Times New Roman" w:cs="Times New Roman"/>
                <w:sz w:val="24"/>
                <w:szCs w:val="24"/>
              </w:rPr>
              <w:t>experiences</w:t>
            </w:r>
            <w:r w:rsidRPr="003E1A5F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49B6ED99" w14:textId="35AAEA0E" w:rsidR="00F52261" w:rsidRPr="003E1A5F" w:rsidRDefault="00F52261" w:rsidP="00F52261">
            <w:pPr>
              <w:pStyle w:val="ListParagraph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A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How will you determine which </w:t>
            </w:r>
            <w:r w:rsidR="003456C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3E1A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 </w:t>
            </w:r>
            <w:r w:rsidR="00345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Readiness experience </w:t>
            </w:r>
            <w:r w:rsidRPr="003E1A5F">
              <w:rPr>
                <w:rFonts w:ascii="Times New Roman" w:eastAsia="Times New Roman" w:hAnsi="Times New Roman" w:cs="Times New Roman"/>
                <w:sz w:val="24"/>
                <w:szCs w:val="24"/>
              </w:rPr>
              <w:t>is the most appropriate for you?</w:t>
            </w:r>
          </w:p>
        </w:tc>
        <w:tc>
          <w:tcPr>
            <w:tcW w:w="1299" w:type="pct"/>
          </w:tcPr>
          <w:p w14:paraId="325CB566" w14:textId="750403A8" w:rsidR="00F52261" w:rsidRPr="00F52261" w:rsidRDefault="00F52261" w:rsidP="00F52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3.RV, </w:t>
            </w:r>
            <w:proofErr w:type="gramStart"/>
            <w:r w:rsidRPr="00F52261">
              <w:rPr>
                <w:rFonts w:ascii="Times New Roman" w:eastAsia="Times New Roman" w:hAnsi="Times New Roman" w:cs="Times New Roman"/>
                <w:sz w:val="24"/>
                <w:szCs w:val="24"/>
              </w:rPr>
              <w:t>3.RI</w:t>
            </w:r>
            <w:proofErr w:type="gramEnd"/>
            <w:r w:rsidRPr="00F5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4.RV, </w:t>
            </w:r>
            <w:proofErr w:type="gramStart"/>
            <w:r w:rsidRPr="00F52261">
              <w:rPr>
                <w:rFonts w:ascii="Times New Roman" w:eastAsia="Times New Roman" w:hAnsi="Times New Roman" w:cs="Times New Roman"/>
                <w:sz w:val="24"/>
                <w:szCs w:val="24"/>
              </w:rPr>
              <w:t>4.RI</w:t>
            </w:r>
            <w:proofErr w:type="gramEnd"/>
            <w:r w:rsidRPr="00F5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5.RV, </w:t>
            </w:r>
            <w:proofErr w:type="gramStart"/>
            <w:r w:rsidRPr="00F52261">
              <w:rPr>
                <w:rFonts w:ascii="Times New Roman" w:eastAsia="Times New Roman" w:hAnsi="Times New Roman" w:cs="Times New Roman"/>
                <w:sz w:val="24"/>
                <w:szCs w:val="24"/>
              </w:rPr>
              <w:t>5.RI</w:t>
            </w:r>
            <w:proofErr w:type="gramEnd"/>
          </w:p>
        </w:tc>
      </w:tr>
      <w:tr w:rsidR="00F52261" w:rsidRPr="004B6739" w14:paraId="686810BC" w14:textId="279D7061" w:rsidTr="00F52261">
        <w:tc>
          <w:tcPr>
            <w:tcW w:w="218" w:type="pct"/>
            <w:shd w:val="clear" w:color="auto" w:fill="FFFFFF" w:themeFill="background1"/>
          </w:tcPr>
          <w:p w14:paraId="5C20F8DA" w14:textId="50AD7B4F" w:rsidR="00F52261" w:rsidRPr="00F702CC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71F25C8" w14:textId="3E3A42C9" w:rsidR="00F5226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02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Explore education and career terms and concepts. </w:t>
            </w:r>
          </w:p>
        </w:tc>
        <w:tc>
          <w:tcPr>
            <w:tcW w:w="1215" w:type="pct"/>
          </w:tcPr>
          <w:p w14:paraId="4578F9AF" w14:textId="77777777" w:rsidR="00F52261" w:rsidRPr="00B70C8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Exploration could include</w:t>
            </w:r>
          </w:p>
          <w:p w14:paraId="4D0F7AA0" w14:textId="25AB4E7A" w:rsidR="00F52261" w:rsidRPr="00B70C81" w:rsidRDefault="00F52261" w:rsidP="00F52261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similarities and differences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between </w:t>
            </w: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work, job, and career</w:t>
            </w:r>
          </w:p>
          <w:p w14:paraId="65E033F9" w14:textId="77777777" w:rsidR="00F52261" w:rsidRPr="00B70C81" w:rsidRDefault="00F52261" w:rsidP="00F52261">
            <w:pPr>
              <w:numPr>
                <w:ilvl w:val="1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work—the physical or mental effort spent to </w:t>
            </w: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overcome obstacles or to meet an objective</w:t>
            </w:r>
          </w:p>
          <w:p w14:paraId="6536CE37" w14:textId="524D1EDE" w:rsidR="00F52261" w:rsidRPr="00B70C81" w:rsidRDefault="00F52261" w:rsidP="00F52261">
            <w:pPr>
              <w:numPr>
                <w:ilvl w:val="1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job—situation in which a person performs tasks or duties for compensation</w:t>
            </w:r>
          </w:p>
          <w:p w14:paraId="0292105E" w14:textId="77777777" w:rsidR="00F52261" w:rsidRPr="00B70C81" w:rsidRDefault="00F52261" w:rsidP="00F52261">
            <w:pPr>
              <w:numPr>
                <w:ilvl w:val="1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career—a</w:t>
            </w:r>
            <w:proofErr w:type="gramEnd"/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chosen pursuit, such as military enlistment, skilled trades, transportation, educators</w:t>
            </w:r>
          </w:p>
          <w:p w14:paraId="3BE66F51" w14:textId="77777777" w:rsidR="00F52261" w:rsidRDefault="00F52261" w:rsidP="00F52261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definition of terms related to education and career (e.g., </w:t>
            </w:r>
            <w:r w:rsidRPr="00B70C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work-based learning,</w:t>
            </w: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2267F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college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0C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degree</w:t>
            </w: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, </w:t>
            </w:r>
            <w:r w:rsidRPr="00B70C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certification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 internship</w:t>
            </w: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88A8758" w14:textId="02C2143B" w:rsidR="00F52261" w:rsidRDefault="00F52261" w:rsidP="00F52261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definition of </w:t>
            </w:r>
            <w:r w:rsidRPr="002267F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career exploration</w:t>
            </w: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CDDEE27" w14:textId="77777777" w:rsidR="00F5226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C010C8D" w14:textId="77777777" w:rsidR="00F52261" w:rsidRPr="00C81E77" w:rsidRDefault="00F52261" w:rsidP="00F522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1E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Teacher Resources: </w:t>
            </w:r>
          </w:p>
          <w:p w14:paraId="6F4B3305" w14:textId="67D80641" w:rsidR="00F52261" w:rsidRPr="002A109D" w:rsidRDefault="00F52261" w:rsidP="00F52261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Basic Facts</w:t>
              </w:r>
            </w:hyperlink>
            <w:r w:rsidRPr="00506DAA">
              <w:rPr>
                <w:rFonts w:ascii="Times New Roman" w:hAnsi="Times New Roman" w:cs="Times New Roman"/>
                <w:sz w:val="24"/>
                <w:szCs w:val="24"/>
              </w:rPr>
              <w:t>, Association for Career and Technical Education (ACTE)</w:t>
            </w:r>
          </w:p>
          <w:p w14:paraId="46C30C4C" w14:textId="170C4962" w:rsidR="00F52261" w:rsidRPr="00506DAA" w:rsidRDefault="00F52261" w:rsidP="00F52261">
            <w:pPr>
              <w:pStyle w:val="ListParagraph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history="1">
              <w:r w:rsidRPr="00506DAA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What is Work-based Learning?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ACTE</w:t>
            </w:r>
          </w:p>
          <w:p w14:paraId="30F95614" w14:textId="2E6ADC58" w:rsidR="00F52261" w:rsidRPr="00BF7007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pct"/>
          </w:tcPr>
          <w:p w14:paraId="4F53EEA8" w14:textId="77777777" w:rsidR="00F52261" w:rsidRPr="00B70C81" w:rsidRDefault="00F52261" w:rsidP="00F52261">
            <w:pPr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What is </w:t>
            </w:r>
            <w:r w:rsidRPr="00CB14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career exploration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5D96AB6A" w14:textId="77777777" w:rsidR="00F52261" w:rsidRPr="00B70C81" w:rsidRDefault="00F52261" w:rsidP="00F52261">
            <w:pPr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Why do people work?</w:t>
            </w:r>
          </w:p>
          <w:p w14:paraId="783AD75F" w14:textId="77777777" w:rsidR="00F52261" w:rsidRPr="00B70C81" w:rsidRDefault="00F52261" w:rsidP="00F52261">
            <w:pPr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How can work provide satisfaction?</w:t>
            </w:r>
          </w:p>
          <w:p w14:paraId="04655DDD" w14:textId="77777777" w:rsidR="00F52261" w:rsidRPr="00B70C81" w:rsidRDefault="00F52261" w:rsidP="00F52261">
            <w:pPr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How can the work you do and the income you earn affect your lifestyle?</w:t>
            </w:r>
          </w:p>
          <w:p w14:paraId="3FCE8E9F" w14:textId="77777777" w:rsidR="00F52261" w:rsidRPr="00B70C81" w:rsidRDefault="00F52261" w:rsidP="00F52261">
            <w:pPr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training or education do some jobs require?</w:t>
            </w:r>
          </w:p>
          <w:p w14:paraId="72425176" w14:textId="77777777" w:rsidR="00F52261" w:rsidRPr="00B70C81" w:rsidRDefault="00F52261" w:rsidP="00F52261">
            <w:pPr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How is a career different from a job?</w:t>
            </w:r>
          </w:p>
          <w:p w14:paraId="753C04B0" w14:textId="77777777" w:rsidR="00F52261" w:rsidRPr="00B70C81" w:rsidRDefault="00F52261" w:rsidP="00F52261">
            <w:pPr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How can a job lead to a career?</w:t>
            </w:r>
          </w:p>
          <w:p w14:paraId="1A8CD8A3" w14:textId="77777777" w:rsidR="00F52261" w:rsidRDefault="00F52261" w:rsidP="00F52261">
            <w:pPr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some benefits of choosing a career that you enjoy?</w:t>
            </w:r>
          </w:p>
          <w:p w14:paraId="20E48300" w14:textId="02773D9D" w:rsidR="00F52261" w:rsidRPr="00B70C81" w:rsidRDefault="00F52261" w:rsidP="00F52261">
            <w:pPr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How can you learn about careers?</w:t>
            </w:r>
          </w:p>
          <w:p w14:paraId="285FB311" w14:textId="52DF5184" w:rsidR="00F52261" w:rsidRPr="00B70C81" w:rsidRDefault="00F52261" w:rsidP="00F52261">
            <w:pPr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How do people prepare for careers?</w:t>
            </w:r>
          </w:p>
          <w:p w14:paraId="7A656272" w14:textId="77777777" w:rsidR="00F52261" w:rsidRDefault="00F52261" w:rsidP="00F52261">
            <w:pPr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Why do people change careers?</w:t>
            </w:r>
          </w:p>
          <w:p w14:paraId="43BCA98D" w14:textId="77777777" w:rsidR="00F52261" w:rsidRPr="00BF7007" w:rsidRDefault="00F52261" w:rsidP="00F52261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pct"/>
          </w:tcPr>
          <w:p w14:paraId="2785A962" w14:textId="360D2CA2" w:rsidR="00F52261" w:rsidRPr="004B6739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B67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English</w:t>
            </w:r>
            <w:proofErr w:type="spellEnd"/>
            <w:r w:rsidRPr="004B67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3.RV, </w:t>
            </w:r>
            <w:proofErr w:type="gramStart"/>
            <w:r w:rsidRPr="004B6739">
              <w:rPr>
                <w:rFonts w:ascii="Times New Roman" w:eastAsia="Times New Roman" w:hAnsi="Times New Roman" w:cs="Times New Roman"/>
                <w:sz w:val="24"/>
                <w:szCs w:val="24"/>
              </w:rPr>
              <w:t>3.R</w:t>
            </w:r>
            <w:proofErr w:type="gramEnd"/>
            <w:r w:rsidRPr="004B67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4.RV, </w:t>
            </w:r>
            <w:proofErr w:type="gramStart"/>
            <w:r w:rsidRPr="004B6739">
              <w:rPr>
                <w:rFonts w:ascii="Times New Roman" w:eastAsia="Times New Roman" w:hAnsi="Times New Roman" w:cs="Times New Roman"/>
                <w:sz w:val="24"/>
                <w:szCs w:val="24"/>
              </w:rPr>
              <w:t>4.R</w:t>
            </w:r>
            <w:proofErr w:type="gramEnd"/>
            <w:r w:rsidRPr="004B67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5.RV, </w:t>
            </w:r>
            <w:proofErr w:type="gramStart"/>
            <w:r w:rsidRPr="004B6739">
              <w:rPr>
                <w:rFonts w:ascii="Times New Roman" w:eastAsia="Times New Roman" w:hAnsi="Times New Roman" w:cs="Times New Roman"/>
                <w:sz w:val="24"/>
                <w:szCs w:val="24"/>
              </w:rPr>
              <w:t>5.R</w:t>
            </w:r>
            <w:proofErr w:type="gramEnd"/>
          </w:p>
        </w:tc>
      </w:tr>
      <w:tr w:rsidR="00F52261" w:rsidRPr="0093205B" w14:paraId="692D25E4" w14:textId="660E10F8" w:rsidTr="00F52261">
        <w:tc>
          <w:tcPr>
            <w:tcW w:w="218" w:type="pct"/>
            <w:shd w:val="clear" w:color="auto" w:fill="FFFFFF" w:themeFill="background1"/>
          </w:tcPr>
          <w:p w14:paraId="7324BEDC" w14:textId="5C2B02B9" w:rsidR="00F52261" w:rsidRPr="00F702CC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B56E378" w14:textId="1835C926" w:rsidR="00F5226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02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Identify short- and long-term goals. </w:t>
            </w:r>
          </w:p>
        </w:tc>
        <w:tc>
          <w:tcPr>
            <w:tcW w:w="1215" w:type="pct"/>
          </w:tcPr>
          <w:p w14:paraId="27F9FAEB" w14:textId="77777777" w:rsidR="00F52261" w:rsidRPr="00B70C8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Identification could include a definition of the terms</w:t>
            </w:r>
          </w:p>
          <w:p w14:paraId="3C1BC3BE" w14:textId="77777777" w:rsidR="00F52261" w:rsidRPr="00B70C81" w:rsidRDefault="00F52261" w:rsidP="00F52261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goal</w:t>
            </w:r>
          </w:p>
          <w:p w14:paraId="1031169C" w14:textId="7D5849B9" w:rsidR="00F52261" w:rsidRPr="00B70C81" w:rsidRDefault="00F52261" w:rsidP="00F52261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short-term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(u</w:t>
            </w: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p to one year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63D1632" w14:textId="257EDA3A" w:rsidR="00F52261" w:rsidRPr="00B70C81" w:rsidRDefault="00F52261" w:rsidP="00F52261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long-term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more than one year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089467F" w14:textId="77777777" w:rsidR="00F52261" w:rsidRPr="00B70C81" w:rsidRDefault="00F52261" w:rsidP="00F52261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creation of personal and academic goals</w:t>
            </w:r>
          </w:p>
          <w:p w14:paraId="1D6230CF" w14:textId="77777777" w:rsidR="00F52261" w:rsidRPr="00B70C81" w:rsidRDefault="00F52261" w:rsidP="00F52261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creation of an action plan to reach a goal.</w:t>
            </w:r>
          </w:p>
          <w:p w14:paraId="4F61775E" w14:textId="4700437D" w:rsidR="00F52261" w:rsidRPr="00BF7007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pct"/>
          </w:tcPr>
          <w:p w14:paraId="54C3D6C0" w14:textId="77777777" w:rsidR="00F52261" w:rsidRPr="00B70C81" w:rsidRDefault="00F52261" w:rsidP="00F52261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are the characteristics of effective goals?</w:t>
            </w:r>
          </w:p>
          <w:p w14:paraId="7812738A" w14:textId="77777777" w:rsidR="00F52261" w:rsidRPr="00B70C81" w:rsidRDefault="00F52261" w:rsidP="00F52261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are the differences between a short-term and a long-term goal?</w:t>
            </w:r>
          </w:p>
          <w:p w14:paraId="76E775A2" w14:textId="77777777" w:rsidR="00F52261" w:rsidRPr="00B70C81" w:rsidRDefault="00F52261" w:rsidP="00F52261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Why are both short-term and long-term goals important?</w:t>
            </w:r>
          </w:p>
          <w:p w14:paraId="2898B579" w14:textId="77777777" w:rsidR="00F52261" w:rsidRPr="00B70C81" w:rsidRDefault="00F52261" w:rsidP="00F52261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the steps you will take to achieve your short-term and long-term goals?</w:t>
            </w:r>
          </w:p>
          <w:p w14:paraId="0576B2E9" w14:textId="77777777" w:rsidR="00F52261" w:rsidRPr="00B70C81" w:rsidRDefault="00F52261" w:rsidP="00F52261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some barriers to accomplishing goals, and how can you overcome them?</w:t>
            </w:r>
          </w:p>
          <w:p w14:paraId="35BA40DA" w14:textId="77777777" w:rsidR="00F52261" w:rsidRPr="00B70C81" w:rsidRDefault="00F52261" w:rsidP="00F52261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How can ambition and strategy contribute to accomplishing goals?</w:t>
            </w:r>
          </w:p>
          <w:p w14:paraId="0F16886E" w14:textId="77777777" w:rsidR="00F52261" w:rsidRPr="00BF7007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pct"/>
          </w:tcPr>
          <w:p w14:paraId="5678FEBD" w14:textId="32760C35" w:rsidR="00F52261" w:rsidRPr="00B70C8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English: 3.RV,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3.RI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4.RV,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4.RI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5.RV,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5.RI</w:t>
            </w:r>
            <w:proofErr w:type="gramEnd"/>
          </w:p>
        </w:tc>
      </w:tr>
      <w:tr w:rsidR="00F52261" w:rsidRPr="0093205B" w14:paraId="529B4046" w14:textId="5DBC1192" w:rsidTr="00F52261">
        <w:tc>
          <w:tcPr>
            <w:tcW w:w="218" w:type="pct"/>
            <w:shd w:val="clear" w:color="auto" w:fill="A6A6A6" w:themeFill="background1" w:themeFillShade="A6"/>
          </w:tcPr>
          <w:p w14:paraId="22255FF0" w14:textId="77777777" w:rsidR="00F5226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pct"/>
            <w:shd w:val="clear" w:color="auto" w:fill="A6A6A6" w:themeFill="background1" w:themeFillShade="A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EDE2DBE" w14:textId="1A0C5BE2" w:rsidR="00F52261" w:rsidRPr="00C81E77" w:rsidRDefault="00F52261" w:rsidP="00F5226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81E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Becoming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Workplace Ready</w:t>
            </w:r>
          </w:p>
        </w:tc>
        <w:tc>
          <w:tcPr>
            <w:tcW w:w="1215" w:type="pct"/>
            <w:shd w:val="clear" w:color="auto" w:fill="A6A6A6" w:themeFill="background1" w:themeFillShade="A6"/>
          </w:tcPr>
          <w:p w14:paraId="7C8D844C" w14:textId="77777777" w:rsidR="00F52261" w:rsidRPr="00B70C8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pct"/>
            <w:shd w:val="clear" w:color="auto" w:fill="A6A6A6" w:themeFill="background1" w:themeFillShade="A6"/>
          </w:tcPr>
          <w:p w14:paraId="5C19533D" w14:textId="77777777" w:rsidR="00F52261" w:rsidRPr="00B70C81" w:rsidRDefault="00F52261" w:rsidP="00F52261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pct"/>
            <w:shd w:val="clear" w:color="auto" w:fill="A6A6A6" w:themeFill="background1" w:themeFillShade="A6"/>
          </w:tcPr>
          <w:p w14:paraId="53DCBF3C" w14:textId="77777777" w:rsidR="00F52261" w:rsidRPr="00F5226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2261" w:rsidRPr="0093205B" w14:paraId="1CA1D054" w14:textId="3F480CC8" w:rsidTr="00F52261">
        <w:tc>
          <w:tcPr>
            <w:tcW w:w="218" w:type="pct"/>
            <w:shd w:val="clear" w:color="auto" w:fill="FFFFFF" w:themeFill="background1"/>
          </w:tcPr>
          <w:p w14:paraId="4A2EF06A" w14:textId="24B8D2BC" w:rsidR="00F5226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CC05CF5" w14:textId="75F4E9EB" w:rsidR="00F52261" w:rsidRPr="00C81E77" w:rsidRDefault="00F52261" w:rsidP="00F5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workplace readiness.</w:t>
            </w:r>
          </w:p>
          <w:p w14:paraId="05C9EBFA" w14:textId="77777777" w:rsidR="00F52261" w:rsidRPr="00A81097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pct"/>
          </w:tcPr>
          <w:p w14:paraId="0B2B2831" w14:textId="77777777" w:rsidR="00F5226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Explanation should include</w:t>
            </w:r>
          </w:p>
          <w:p w14:paraId="36AB234F" w14:textId="1BB8A102" w:rsidR="00F52261" w:rsidRDefault="00F52261" w:rsidP="00F52261">
            <w:pPr>
              <w:pStyle w:val="ListParagraph"/>
              <w:numPr>
                <w:ilvl w:val="0"/>
                <w:numId w:val="2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definition of </w:t>
            </w:r>
            <w:r w:rsidRPr="002267F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workplace readiness</w:t>
            </w:r>
          </w:p>
          <w:p w14:paraId="522C6BDD" w14:textId="0F1E39C0" w:rsidR="00F52261" w:rsidRDefault="00F52261" w:rsidP="00F52261">
            <w:pPr>
              <w:pStyle w:val="ListParagraph"/>
              <w:numPr>
                <w:ilvl w:val="0"/>
                <w:numId w:val="2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examples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of workplace readiness skills (e.g., </w:t>
            </w:r>
            <w:r w:rsidRPr="002267F6">
              <w:rPr>
                <w:rFonts w:ascii="Times New Roman" w:eastAsia="Times New Roman" w:hAnsi="Times New Roman" w:cs="Times New Roman"/>
                <w:sz w:val="24"/>
                <w:szCs w:val="24"/>
              </w:rPr>
              <w:t>teamwork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2267F6">
              <w:rPr>
                <w:rFonts w:ascii="Times New Roman" w:eastAsia="Times New Roman" w:hAnsi="Times New Roman" w:cs="Times New Roman"/>
                <w:sz w:val="24"/>
                <w:szCs w:val="24"/>
              </w:rPr>
              <w:t>communication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time management)</w:t>
            </w:r>
          </w:p>
          <w:p w14:paraId="2D80DE74" w14:textId="77777777" w:rsidR="00F52261" w:rsidRDefault="00F52261" w:rsidP="00F52261">
            <w:pPr>
              <w:pStyle w:val="ListParagraph"/>
              <w:numPr>
                <w:ilvl w:val="0"/>
                <w:numId w:val="2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personal qualities and abilities</w:t>
            </w:r>
          </w:p>
          <w:p w14:paraId="5C584E63" w14:textId="77777777" w:rsidR="00F52261" w:rsidRDefault="00F52261" w:rsidP="00F52261">
            <w:pPr>
              <w:pStyle w:val="ListParagraph"/>
              <w:numPr>
                <w:ilvl w:val="0"/>
                <w:numId w:val="2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interpersonal skills</w:t>
            </w:r>
          </w:p>
          <w:p w14:paraId="73271CD9" w14:textId="3E7F243D" w:rsidR="00F52261" w:rsidRPr="002267F6" w:rsidRDefault="00F52261" w:rsidP="00F52261">
            <w:pPr>
              <w:pStyle w:val="ListParagraph"/>
              <w:numPr>
                <w:ilvl w:val="0"/>
                <w:numId w:val="2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professional competencies.</w:t>
            </w:r>
          </w:p>
          <w:p w14:paraId="78E9F165" w14:textId="77777777" w:rsidR="00F5226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03D9E3" w14:textId="4B0E3DC1" w:rsidR="00F5226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D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Teacher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</w:t>
            </w:r>
            <w:r w:rsidRPr="00262D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esource: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hyperlink r:id="rId12" w:history="1">
              <w:r w:rsidRPr="002A109D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Workplace Readiness Skills for the Commonwealth</w:t>
              </w:r>
            </w:hyperlink>
          </w:p>
          <w:p w14:paraId="2E6E84A7" w14:textId="30BEED9C" w:rsidR="00F52261" w:rsidRPr="002267F6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pct"/>
          </w:tcPr>
          <w:p w14:paraId="65E7BFA4" w14:textId="77777777" w:rsidR="00F52261" w:rsidRDefault="00F52261" w:rsidP="00F52261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are some soft skills related to workplace readiness?</w:t>
            </w:r>
          </w:p>
          <w:p w14:paraId="7B250152" w14:textId="77777777" w:rsidR="00F52261" w:rsidRDefault="00F52261" w:rsidP="00F52261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How does ethical behavior help students navigate the workplace? </w:t>
            </w:r>
          </w:p>
          <w:p w14:paraId="1513B333" w14:textId="1BAE52B7" w:rsidR="00F52261" w:rsidRPr="003F4FDD" w:rsidRDefault="00F52261" w:rsidP="00F52261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FDD">
              <w:rPr>
                <w:rFonts w:ascii="Times New Roman" w:eastAsia="Times New Roman" w:hAnsi="Times New Roman" w:cs="Times New Roman"/>
                <w:sz w:val="24"/>
                <w:szCs w:val="24"/>
              </w:rPr>
              <w:t>What skills help someone be ready for the workplace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3F4F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why are they important?</w:t>
            </w:r>
          </w:p>
          <w:p w14:paraId="60E3C24C" w14:textId="1DBEB84D" w:rsidR="00F52261" w:rsidRPr="00B70C81" w:rsidRDefault="00F52261" w:rsidP="00F52261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F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does workplace readiness mean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 you</w:t>
            </w:r>
            <w:r w:rsidRPr="003F4FDD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299" w:type="pct"/>
          </w:tcPr>
          <w:p w14:paraId="04363B2A" w14:textId="75BF206C" w:rsidR="00F5226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3.RV,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3.RI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3.C, 3.LU, 4.RV,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4.RI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4.C, 4.LU, 5.RV,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5.RI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5.C, 5.LU</w:t>
            </w:r>
          </w:p>
        </w:tc>
      </w:tr>
      <w:tr w:rsidR="00F52261" w:rsidRPr="0093205B" w14:paraId="791C28ED" w14:textId="274506F6" w:rsidTr="00F52261">
        <w:tc>
          <w:tcPr>
            <w:tcW w:w="218" w:type="pct"/>
            <w:shd w:val="clear" w:color="auto" w:fill="FFFFFF" w:themeFill="background1"/>
          </w:tcPr>
          <w:p w14:paraId="5C9C7D76" w14:textId="730A920A" w:rsidR="00F5226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89B64CE" w14:textId="6771893F" w:rsidR="00F52261" w:rsidRPr="00C81E77" w:rsidRDefault="00F52261" w:rsidP="00F5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E77">
              <w:rPr>
                <w:rFonts w:ascii="Times New Roman" w:hAnsi="Times New Roman" w:cs="Times New Roman"/>
                <w:sz w:val="24"/>
                <w:szCs w:val="24"/>
              </w:rPr>
              <w:t xml:space="preserve">Identify skills that help students to become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workplace ready</w:t>
            </w:r>
            <w:r w:rsidRPr="00C81E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A860E2D" w14:textId="77777777" w:rsidR="00F52261" w:rsidRPr="00A81097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pct"/>
          </w:tcPr>
          <w:p w14:paraId="1B673EFE" w14:textId="6BB8E6D5" w:rsidR="00F5226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Identification should include career-ready practices by connecting them to student behaviors in school (e.g., attendance, showing up on time). It should also include</w:t>
            </w:r>
          </w:p>
          <w:p w14:paraId="0F3B4733" w14:textId="77777777" w:rsidR="00F5226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0C9343" w14:textId="7B731F46" w:rsidR="00F52261" w:rsidRDefault="00F52261" w:rsidP="00F52261">
            <w:pPr>
              <w:pStyle w:val="ListParagraph"/>
              <w:numPr>
                <w:ilvl w:val="0"/>
                <w:numId w:val="2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definition of </w:t>
            </w:r>
            <w:r w:rsidRPr="002267F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personal qualities and abilities</w:t>
            </w:r>
            <w:r w:rsidRPr="002267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examples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of alignment with the </w:t>
            </w:r>
            <w:r w:rsidR="00271DB7">
              <w:rPr>
                <w:rFonts w:ascii="Times New Roman" w:eastAsia="Times New Roman" w:hAnsi="Times New Roman" w:cs="Times New Roman"/>
                <w:sz w:val="24"/>
                <w:szCs w:val="24"/>
              </w:rPr>
              <w:t>5 Cs</w:t>
            </w:r>
          </w:p>
          <w:p w14:paraId="332844FD" w14:textId="4BD0B2DD" w:rsidR="00F52261" w:rsidRDefault="00F52261" w:rsidP="00F52261">
            <w:pPr>
              <w:pStyle w:val="ListParagraph"/>
              <w:numPr>
                <w:ilvl w:val="1"/>
                <w:numId w:val="2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creativity</w:t>
            </w:r>
          </w:p>
          <w:p w14:paraId="417C1183" w14:textId="59648266" w:rsidR="00F52261" w:rsidRDefault="00F52261" w:rsidP="00F52261">
            <w:pPr>
              <w:pStyle w:val="ListParagraph"/>
              <w:numPr>
                <w:ilvl w:val="1"/>
                <w:numId w:val="2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work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ethic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4CD973B" w14:textId="35EB7E05" w:rsidR="00F52261" w:rsidRDefault="00F52261" w:rsidP="00F52261">
            <w:pPr>
              <w:pStyle w:val="ListParagraph"/>
              <w:numPr>
                <w:ilvl w:val="1"/>
                <w:numId w:val="2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problem solving</w:t>
            </w:r>
          </w:p>
          <w:p w14:paraId="6C7A35E6" w14:textId="18D6BB5D" w:rsidR="00F52261" w:rsidRDefault="00F52261" w:rsidP="00F52261">
            <w:pPr>
              <w:pStyle w:val="ListParagraph"/>
              <w:numPr>
                <w:ilvl w:val="0"/>
                <w:numId w:val="2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definition of interpersonal skills and examples</w:t>
            </w:r>
          </w:p>
          <w:p w14:paraId="1C93C6BE" w14:textId="328BCDA9" w:rsidR="00F52261" w:rsidRDefault="00F52261" w:rsidP="00F52261">
            <w:pPr>
              <w:pStyle w:val="ListParagraph"/>
              <w:numPr>
                <w:ilvl w:val="1"/>
                <w:numId w:val="2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conflict-resolution</w:t>
            </w:r>
          </w:p>
          <w:p w14:paraId="31A6902A" w14:textId="23CD63D0" w:rsidR="00F52261" w:rsidRDefault="00F52261" w:rsidP="00F52261">
            <w:pPr>
              <w:pStyle w:val="ListParagraph"/>
              <w:numPr>
                <w:ilvl w:val="1"/>
                <w:numId w:val="2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teamwork</w:t>
            </w:r>
          </w:p>
          <w:p w14:paraId="003E5028" w14:textId="19787F99" w:rsidR="00F52261" w:rsidRDefault="00F52261" w:rsidP="00F52261">
            <w:pPr>
              <w:pStyle w:val="ListParagraph"/>
              <w:numPr>
                <w:ilvl w:val="1"/>
                <w:numId w:val="2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respect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for diversity</w:t>
            </w:r>
          </w:p>
          <w:p w14:paraId="2208E773" w14:textId="77777777" w:rsidR="00F52261" w:rsidRDefault="00F52261" w:rsidP="00F52261">
            <w:pPr>
              <w:pStyle w:val="ListParagraph"/>
              <w:numPr>
                <w:ilvl w:val="0"/>
                <w:numId w:val="2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professional competencies</w:t>
            </w:r>
          </w:p>
          <w:p w14:paraId="4605DEC0" w14:textId="77777777" w:rsidR="00F52261" w:rsidRDefault="00F52261" w:rsidP="00F52261">
            <w:pPr>
              <w:pStyle w:val="ListParagraph"/>
              <w:numPr>
                <w:ilvl w:val="1"/>
                <w:numId w:val="2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creativity</w:t>
            </w:r>
          </w:p>
          <w:p w14:paraId="55347D38" w14:textId="77777777" w:rsidR="00F52261" w:rsidRDefault="00F52261" w:rsidP="00F52261">
            <w:pPr>
              <w:pStyle w:val="ListParagraph"/>
              <w:numPr>
                <w:ilvl w:val="1"/>
                <w:numId w:val="2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critical thinking</w:t>
            </w:r>
          </w:p>
          <w:p w14:paraId="27729A1D" w14:textId="544AAF12" w:rsidR="00F52261" w:rsidRPr="00CB14ED" w:rsidRDefault="00F52261" w:rsidP="00F52261">
            <w:pPr>
              <w:pStyle w:val="ListParagraph"/>
              <w:numPr>
                <w:ilvl w:val="1"/>
                <w:numId w:val="2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communication.</w:t>
            </w:r>
          </w:p>
          <w:p w14:paraId="48D7E5A9" w14:textId="77777777" w:rsidR="00F5226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3DACD49" w14:textId="0A83ADAE" w:rsidR="00F52261" w:rsidRPr="002267F6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Teacher Resource: </w:t>
            </w:r>
            <w:hyperlink r:id="rId13" w:history="1">
              <w:r w:rsidRPr="00A81097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The Virginia </w:t>
              </w:r>
              <w:r w:rsidR="00271DB7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5 Cs</w:t>
              </w:r>
            </w:hyperlink>
          </w:p>
        </w:tc>
        <w:tc>
          <w:tcPr>
            <w:tcW w:w="1300" w:type="pct"/>
          </w:tcPr>
          <w:p w14:paraId="48366CDE" w14:textId="248536F6" w:rsidR="00F52261" w:rsidRDefault="00F52261" w:rsidP="00F52261">
            <w:pPr>
              <w:pStyle w:val="ListParagraph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7F6">
              <w:rPr>
                <w:rFonts w:ascii="Times New Roman" w:eastAsia="Times New Roman" w:hAnsi="Times New Roman" w:cs="Times New Roman"/>
                <w:sz w:val="24"/>
                <w:szCs w:val="24"/>
              </w:rPr>
              <w:t>How can regularly arriving at school on time prepare a student for meeting expectations in the workplace?</w:t>
            </w:r>
          </w:p>
          <w:p w14:paraId="2FB9D4F0" w14:textId="77777777" w:rsidR="00F52261" w:rsidRDefault="00F52261" w:rsidP="00F52261">
            <w:pPr>
              <w:pStyle w:val="ListParagraph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What skills can help students prepare for the workplace?</w:t>
            </w:r>
          </w:p>
          <w:p w14:paraId="379CEE73" w14:textId="78AA9964" w:rsidR="00F52261" w:rsidRDefault="00F52261" w:rsidP="00F52261">
            <w:pPr>
              <w:pStyle w:val="ListParagraph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How can the </w:t>
            </w:r>
            <w:r w:rsidR="00271DB7">
              <w:rPr>
                <w:rFonts w:ascii="Times New Roman" w:eastAsia="Times New Roman" w:hAnsi="Times New Roman" w:cs="Times New Roman"/>
                <w:sz w:val="24"/>
                <w:szCs w:val="24"/>
              </w:rPr>
              <w:t>5 Cs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help students go beyond mere memorization and recall?</w:t>
            </w:r>
          </w:p>
          <w:p w14:paraId="58A90E20" w14:textId="474F48BF" w:rsidR="00F52261" w:rsidRDefault="00F52261" w:rsidP="00F52261">
            <w:pPr>
              <w:pStyle w:val="ListParagraph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F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How can practicing the </w:t>
            </w:r>
            <w:r w:rsidR="00271DB7">
              <w:rPr>
                <w:rFonts w:ascii="Times New Roman" w:eastAsia="Times New Roman" w:hAnsi="Times New Roman" w:cs="Times New Roman"/>
                <w:sz w:val="24"/>
                <w:szCs w:val="24"/>
              </w:rPr>
              <w:t>5 Cs</w:t>
            </w:r>
            <w:r w:rsidRPr="003F4F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help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one</w:t>
            </w:r>
            <w:r w:rsidRPr="003F4F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become workplace ready?</w:t>
            </w:r>
          </w:p>
          <w:p w14:paraId="4F700AF8" w14:textId="77777777" w:rsidR="00F52261" w:rsidRPr="003F4FDD" w:rsidRDefault="00F52261" w:rsidP="00F52261">
            <w:pPr>
              <w:pStyle w:val="ListParagraph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FDD">
              <w:rPr>
                <w:rFonts w:ascii="Times New Roman" w:eastAsia="Times New Roman" w:hAnsi="Times New Roman" w:cs="Times New Roman"/>
                <w:sz w:val="24"/>
                <w:szCs w:val="24"/>
              </w:rPr>
              <w:t>Why is it important to respect diversity and work well with others?</w:t>
            </w:r>
          </w:p>
          <w:p w14:paraId="7C022396" w14:textId="077C1A6B" w:rsidR="00F52261" w:rsidRPr="002267F6" w:rsidRDefault="00F52261" w:rsidP="00F52261">
            <w:pPr>
              <w:pStyle w:val="List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pct"/>
          </w:tcPr>
          <w:p w14:paraId="1F905ADA" w14:textId="404BC0E7" w:rsidR="00F52261" w:rsidRPr="00F5226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3.RV, </w:t>
            </w:r>
            <w:proofErr w:type="gramStart"/>
            <w:r w:rsidRPr="00F52261">
              <w:rPr>
                <w:rFonts w:ascii="Times New Roman" w:eastAsia="Times New Roman" w:hAnsi="Times New Roman" w:cs="Times New Roman"/>
                <w:sz w:val="24"/>
                <w:szCs w:val="24"/>
              </w:rPr>
              <w:t>3.RI</w:t>
            </w:r>
            <w:proofErr w:type="gramEnd"/>
            <w:r w:rsidRPr="00F5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4.RV, </w:t>
            </w:r>
            <w:proofErr w:type="gramStart"/>
            <w:r w:rsidRPr="00F52261">
              <w:rPr>
                <w:rFonts w:ascii="Times New Roman" w:eastAsia="Times New Roman" w:hAnsi="Times New Roman" w:cs="Times New Roman"/>
                <w:sz w:val="24"/>
                <w:szCs w:val="24"/>
              </w:rPr>
              <w:t>4.RI</w:t>
            </w:r>
            <w:proofErr w:type="gramEnd"/>
            <w:r w:rsidRPr="00F52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5.RV, </w:t>
            </w:r>
            <w:proofErr w:type="gramStart"/>
            <w:r w:rsidRPr="00F52261">
              <w:rPr>
                <w:rFonts w:ascii="Times New Roman" w:eastAsia="Times New Roman" w:hAnsi="Times New Roman" w:cs="Times New Roman"/>
                <w:sz w:val="24"/>
                <w:szCs w:val="24"/>
              </w:rPr>
              <w:t>5.RI</w:t>
            </w:r>
            <w:proofErr w:type="gramEnd"/>
          </w:p>
        </w:tc>
      </w:tr>
      <w:tr w:rsidR="00F52261" w:rsidRPr="004B6739" w14:paraId="443DFBBB" w14:textId="1D6D47CA" w:rsidTr="00F52261">
        <w:tc>
          <w:tcPr>
            <w:tcW w:w="218" w:type="pct"/>
            <w:shd w:val="clear" w:color="auto" w:fill="FFFFFF" w:themeFill="background1"/>
          </w:tcPr>
          <w:p w14:paraId="60B130FB" w14:textId="05E72BB3" w:rsidR="00F5226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AAE746C" w14:textId="5EC3B537" w:rsidR="00F52261" w:rsidRPr="00C81E77" w:rsidRDefault="00F52261" w:rsidP="00F5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E77">
              <w:rPr>
                <w:rFonts w:ascii="Times New Roman" w:hAnsi="Times New Roman" w:cs="Times New Roman"/>
                <w:sz w:val="24"/>
                <w:szCs w:val="24"/>
              </w:rPr>
              <w:t>Describe academic skills, employability skills, and technical skills.</w:t>
            </w:r>
          </w:p>
          <w:p w14:paraId="08B0F7A9" w14:textId="77777777" w:rsidR="00F52261" w:rsidRPr="00A81097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pct"/>
          </w:tcPr>
          <w:p w14:paraId="0879BF3B" w14:textId="77777777" w:rsidR="00F5226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 should include</w:t>
            </w:r>
          </w:p>
          <w:p w14:paraId="792BB2CA" w14:textId="53AE7628" w:rsidR="00F52261" w:rsidRDefault="00F52261" w:rsidP="00F52261">
            <w:pPr>
              <w:pStyle w:val="ListParagraph"/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definition of a</w:t>
            </w:r>
            <w:r w:rsidRPr="002267F6">
              <w:rPr>
                <w:rFonts w:ascii="Times New Roman" w:eastAsia="Times New Roman" w:hAnsi="Times New Roman" w:cs="Times New Roman"/>
                <w:sz w:val="24"/>
                <w:szCs w:val="24"/>
              </w:rPr>
              <w:t>cademic skills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examples</w:t>
            </w:r>
          </w:p>
          <w:p w14:paraId="7F9276E8" w14:textId="4BBDF95F" w:rsidR="00F52261" w:rsidRDefault="00F52261" w:rsidP="00F52261">
            <w:pPr>
              <w:pStyle w:val="ListParagraph"/>
              <w:numPr>
                <w:ilvl w:val="1"/>
                <w:numId w:val="2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14:paraId="44539CB1" w14:textId="4CE2863F" w:rsidR="00F52261" w:rsidRDefault="00F52261" w:rsidP="00F52261">
            <w:pPr>
              <w:pStyle w:val="ListParagraph"/>
              <w:numPr>
                <w:ilvl w:val="1"/>
                <w:numId w:val="2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writing</w:t>
            </w:r>
          </w:p>
          <w:p w14:paraId="22F632B6" w14:textId="7BBBD26E" w:rsidR="00F52261" w:rsidRPr="002267F6" w:rsidRDefault="00F52261" w:rsidP="00F52261">
            <w:pPr>
              <w:pStyle w:val="ListParagraph"/>
              <w:numPr>
                <w:ilvl w:val="1"/>
                <w:numId w:val="2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mathematics</w:t>
            </w:r>
            <w:proofErr w:type="gramEnd"/>
          </w:p>
          <w:p w14:paraId="25297F7F" w14:textId="4B0767F6" w:rsidR="00F52261" w:rsidRDefault="00F52261" w:rsidP="00F52261">
            <w:pPr>
              <w:pStyle w:val="ListParagraph"/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definition of e</w:t>
            </w:r>
            <w:r w:rsidRPr="002267F6">
              <w:rPr>
                <w:rFonts w:ascii="Times New Roman" w:eastAsia="Times New Roman" w:hAnsi="Times New Roman" w:cs="Times New Roman"/>
                <w:sz w:val="24"/>
                <w:szCs w:val="24"/>
              </w:rPr>
              <w:t>mployability skills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examples</w:t>
            </w:r>
          </w:p>
          <w:p w14:paraId="7EDFD7E8" w14:textId="05B6BA1D" w:rsidR="00F52261" w:rsidRDefault="00F52261" w:rsidP="00F52261">
            <w:pPr>
              <w:pStyle w:val="ListParagraph"/>
              <w:numPr>
                <w:ilvl w:val="1"/>
                <w:numId w:val="2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responsibility</w:t>
            </w:r>
          </w:p>
          <w:p w14:paraId="2F9D7F4A" w14:textId="0880983D" w:rsidR="00F52261" w:rsidRDefault="00F52261" w:rsidP="00F52261">
            <w:pPr>
              <w:pStyle w:val="ListParagraph"/>
              <w:numPr>
                <w:ilvl w:val="1"/>
                <w:numId w:val="2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communication</w:t>
            </w:r>
          </w:p>
          <w:p w14:paraId="3C5C9713" w14:textId="0B1234FC" w:rsidR="00F52261" w:rsidRPr="002267F6" w:rsidRDefault="00F52261" w:rsidP="00F52261">
            <w:pPr>
              <w:pStyle w:val="ListParagraph"/>
              <w:numPr>
                <w:ilvl w:val="1"/>
                <w:numId w:val="2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teamwork</w:t>
            </w:r>
          </w:p>
          <w:p w14:paraId="09BD0384" w14:textId="77777777" w:rsidR="00F52261" w:rsidRDefault="00F52261" w:rsidP="00F52261">
            <w:pPr>
              <w:pStyle w:val="ListParagraph"/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definition of t</w:t>
            </w:r>
            <w:r w:rsidRPr="002267F6">
              <w:rPr>
                <w:rFonts w:ascii="Times New Roman" w:eastAsia="Times New Roman" w:hAnsi="Times New Roman" w:cs="Times New Roman"/>
                <w:sz w:val="24"/>
                <w:szCs w:val="24"/>
              </w:rPr>
              <w:t>echnical skills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examples</w:t>
            </w:r>
          </w:p>
          <w:p w14:paraId="7BEDCDAB" w14:textId="77777777" w:rsidR="00F52261" w:rsidRDefault="00F52261" w:rsidP="00F52261">
            <w:pPr>
              <w:pStyle w:val="ListParagraph"/>
              <w:numPr>
                <w:ilvl w:val="1"/>
                <w:numId w:val="2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digital skills</w:t>
            </w:r>
          </w:p>
          <w:p w14:paraId="0819C625" w14:textId="3B43C991" w:rsidR="00F52261" w:rsidRPr="002267F6" w:rsidRDefault="00F52261" w:rsidP="00F52261">
            <w:pPr>
              <w:pStyle w:val="ListParagraph"/>
              <w:numPr>
                <w:ilvl w:val="1"/>
                <w:numId w:val="2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 technology.</w:t>
            </w:r>
          </w:p>
        </w:tc>
        <w:tc>
          <w:tcPr>
            <w:tcW w:w="1300" w:type="pct"/>
          </w:tcPr>
          <w:p w14:paraId="4AE184CF" w14:textId="5A00BE29" w:rsidR="00F52261" w:rsidRDefault="00F52261" w:rsidP="00F52261">
            <w:pPr>
              <w:pStyle w:val="ListParagraph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What jobs require reading? Writing? Mathematics?</w:t>
            </w:r>
          </w:p>
          <w:p w14:paraId="417A8ED2" w14:textId="042D52BB" w:rsidR="00F52261" w:rsidRDefault="00F52261" w:rsidP="00F52261">
            <w:pPr>
              <w:pStyle w:val="ListParagraph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How can one demonstrate employability skills?</w:t>
            </w:r>
          </w:p>
          <w:p w14:paraId="3707FF04" w14:textId="77777777" w:rsidR="00F52261" w:rsidRPr="003F4FDD" w:rsidRDefault="00F52261" w:rsidP="00F52261">
            <w:pPr>
              <w:pStyle w:val="ListParagraph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F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Why is it important to have academic, employability, </w:t>
            </w:r>
            <w:r w:rsidRPr="003F4F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and technical skills in school and in jobs?</w:t>
            </w:r>
          </w:p>
          <w:p w14:paraId="5FD3324F" w14:textId="73F39C63" w:rsidR="00F52261" w:rsidRPr="00B70C81" w:rsidRDefault="00F52261" w:rsidP="00F52261">
            <w:pPr>
              <w:pStyle w:val="ListParagraph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FDD">
              <w:rPr>
                <w:rFonts w:ascii="Times New Roman" w:eastAsia="Times New Roman" w:hAnsi="Times New Roman" w:cs="Times New Roman"/>
                <w:sz w:val="24"/>
                <w:szCs w:val="24"/>
              </w:rPr>
              <w:t>Which skills help you do well in school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3F4F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which help you do well at work?</w:t>
            </w:r>
          </w:p>
        </w:tc>
        <w:tc>
          <w:tcPr>
            <w:tcW w:w="1299" w:type="pct"/>
          </w:tcPr>
          <w:p w14:paraId="3894DA31" w14:textId="35342686" w:rsidR="00F52261" w:rsidRPr="00F5226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522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lastRenderedPageBreak/>
              <w:t>English:</w:t>
            </w:r>
            <w:proofErr w:type="gramEnd"/>
            <w:r w:rsidRPr="00F522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3.RV, </w:t>
            </w:r>
            <w:proofErr w:type="gramStart"/>
            <w:r w:rsidRPr="00F522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3.RI</w:t>
            </w:r>
            <w:proofErr w:type="gramEnd"/>
            <w:r w:rsidRPr="00F522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, 3.LU, 4.RV, </w:t>
            </w:r>
            <w:proofErr w:type="gramStart"/>
            <w:r w:rsidRPr="00F522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4.RI</w:t>
            </w:r>
            <w:proofErr w:type="gramEnd"/>
            <w:r w:rsidRPr="00F522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, 4.LU, 5.RV, </w:t>
            </w:r>
            <w:proofErr w:type="gramStart"/>
            <w:r w:rsidRPr="00F522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5.RI</w:t>
            </w:r>
            <w:proofErr w:type="gramEnd"/>
            <w:r w:rsidRPr="00F522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 5.LU</w:t>
            </w:r>
          </w:p>
        </w:tc>
      </w:tr>
      <w:tr w:rsidR="00F52261" w:rsidRPr="0093205B" w14:paraId="6EB282FD" w14:textId="1C307C54" w:rsidTr="00F52261">
        <w:tc>
          <w:tcPr>
            <w:tcW w:w="218" w:type="pct"/>
            <w:shd w:val="clear" w:color="auto" w:fill="A6A6A6" w:themeFill="background1" w:themeFillShade="A6"/>
          </w:tcPr>
          <w:p w14:paraId="1AAC502E" w14:textId="77777777" w:rsidR="00F52261" w:rsidRPr="00F5226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968" w:type="pct"/>
            <w:shd w:val="clear" w:color="auto" w:fill="A6A6A6" w:themeFill="background1" w:themeFillShade="A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F8CBF43" w14:textId="3F79345E" w:rsidR="00F52261" w:rsidRPr="00C81E77" w:rsidRDefault="00F52261" w:rsidP="00F5226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1E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Developing Skills for a Successful Future through Career and Technical Education (CTE)</w:t>
            </w:r>
          </w:p>
        </w:tc>
        <w:tc>
          <w:tcPr>
            <w:tcW w:w="1215" w:type="pct"/>
            <w:shd w:val="clear" w:color="auto" w:fill="A6A6A6" w:themeFill="background1" w:themeFillShade="A6"/>
          </w:tcPr>
          <w:p w14:paraId="35926347" w14:textId="77777777" w:rsidR="00F52261" w:rsidRPr="00B70C8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pct"/>
            <w:shd w:val="clear" w:color="auto" w:fill="A6A6A6" w:themeFill="background1" w:themeFillShade="A6"/>
          </w:tcPr>
          <w:p w14:paraId="4BF770E3" w14:textId="77777777" w:rsidR="00F52261" w:rsidRPr="00B70C81" w:rsidRDefault="00F52261" w:rsidP="00F52261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pct"/>
            <w:shd w:val="clear" w:color="auto" w:fill="A6A6A6" w:themeFill="background1" w:themeFillShade="A6"/>
          </w:tcPr>
          <w:p w14:paraId="65118499" w14:textId="77777777" w:rsidR="00F52261" w:rsidRPr="00F5226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2261" w:rsidRPr="004B6739" w14:paraId="2A002363" w14:textId="28624597" w:rsidTr="00F52261">
        <w:tc>
          <w:tcPr>
            <w:tcW w:w="218" w:type="pct"/>
            <w:shd w:val="clear" w:color="auto" w:fill="FFFFFF" w:themeFill="background1"/>
          </w:tcPr>
          <w:p w14:paraId="3861D678" w14:textId="2E7C7E65" w:rsidR="00F5226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6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C6D9EC0" w14:textId="09012EE4" w:rsidR="00F52261" w:rsidRPr="00A81097" w:rsidRDefault="00F52261" w:rsidP="00F5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</w:t>
            </w:r>
            <w:r w:rsidRPr="00CA755E">
              <w:rPr>
                <w:rFonts w:ascii="Times New Roman" w:hAnsi="Times New Roman" w:cs="Times New Roman"/>
                <w:sz w:val="24"/>
                <w:szCs w:val="24"/>
              </w:rPr>
              <w:t xml:space="preserve"> CTE and 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A755E">
              <w:rPr>
                <w:rFonts w:ascii="Times New Roman" w:hAnsi="Times New Roman" w:cs="Times New Roman"/>
                <w:sz w:val="24"/>
                <w:szCs w:val="24"/>
              </w:rPr>
              <w:t xml:space="preserve"> benefits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to </w:t>
            </w:r>
            <w:r w:rsidRPr="00CA755E">
              <w:rPr>
                <w:rFonts w:ascii="Times New Roman" w:hAnsi="Times New Roman" w:cs="Times New Roman"/>
                <w:sz w:val="24"/>
                <w:szCs w:val="24"/>
              </w:rPr>
              <w:t>students.</w:t>
            </w:r>
          </w:p>
        </w:tc>
        <w:tc>
          <w:tcPr>
            <w:tcW w:w="1215" w:type="pct"/>
          </w:tcPr>
          <w:p w14:paraId="6115A0A4" w14:textId="313661DB" w:rsidR="00F5226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7F6">
              <w:rPr>
                <w:rFonts w:ascii="Times New Roman" w:eastAsia="Times New Roman" w:hAnsi="Times New Roman" w:cs="Times New Roman"/>
                <w:sz w:val="24"/>
                <w:szCs w:val="24"/>
              </w:rPr>
              <w:t>De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scription should include</w:t>
            </w:r>
          </w:p>
          <w:p w14:paraId="0EDD6109" w14:textId="547C3062" w:rsidR="00F52261" w:rsidRPr="002267F6" w:rsidRDefault="00F52261" w:rsidP="00F52261">
            <w:pPr>
              <w:pStyle w:val="ListParagraph"/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7F6">
              <w:rPr>
                <w:rFonts w:ascii="Times New Roman" w:eastAsia="Times New Roman" w:hAnsi="Times New Roman" w:cs="Times New Roman"/>
                <w:sz w:val="24"/>
                <w:szCs w:val="24"/>
              </w:rPr>
              <w:t>a definition of CTE</w:t>
            </w:r>
          </w:p>
          <w:p w14:paraId="394A3ADE" w14:textId="379CEAE9" w:rsidR="00F52261" w:rsidRDefault="00F52261" w:rsidP="00F52261">
            <w:pPr>
              <w:pStyle w:val="ListParagraph"/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7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CTE options in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your school division</w:t>
            </w:r>
          </w:p>
          <w:p w14:paraId="635455F9" w14:textId="77777777" w:rsidR="00F52261" w:rsidRDefault="00F52261" w:rsidP="00F52261">
            <w:pPr>
              <w:pStyle w:val="ListParagraph"/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how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CTE courses prepare students for careers</w:t>
            </w:r>
          </w:p>
          <w:p w14:paraId="104CE733" w14:textId="737BA44B" w:rsidR="00F52261" w:rsidRPr="002267F6" w:rsidRDefault="00F52261" w:rsidP="00F52261">
            <w:pPr>
              <w:pStyle w:val="ListParagraph"/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how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career and technical student organizations (CTSOs) benefit students.</w:t>
            </w:r>
          </w:p>
          <w:p w14:paraId="25392EE4" w14:textId="77777777" w:rsidR="00F52261" w:rsidRDefault="00F52261" w:rsidP="00F5226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CD79102" w14:textId="6FB24620" w:rsidR="00F52261" w:rsidRPr="008703CF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2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Teacher Resources: </w:t>
            </w:r>
          </w:p>
          <w:p w14:paraId="1399FC4F" w14:textId="77777777" w:rsidR="00F52261" w:rsidRDefault="00F52261" w:rsidP="00F52261">
            <w:pPr>
              <w:pStyle w:val="ListParagraph"/>
              <w:numPr>
                <w:ilvl w:val="0"/>
                <w:numId w:val="2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history="1">
              <w:r w:rsidRPr="008703CF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Career and Technical Education (CTE)</w:t>
              </w:r>
            </w:hyperlink>
            <w:r w:rsidRPr="008703CF">
              <w:rPr>
                <w:rFonts w:ascii="Times New Roman" w:eastAsia="Times New Roman" w:hAnsi="Times New Roman" w:cs="Times New Roman"/>
                <w:sz w:val="24"/>
                <w:szCs w:val="24"/>
              </w:rPr>
              <w:t>, Virginia Department of Education</w:t>
            </w:r>
          </w:p>
          <w:p w14:paraId="346FE778" w14:textId="4D74C442" w:rsidR="00F52261" w:rsidRPr="00921735" w:rsidRDefault="00F52261" w:rsidP="00F52261">
            <w:pPr>
              <w:pStyle w:val="ListParagraph"/>
              <w:numPr>
                <w:ilvl w:val="0"/>
                <w:numId w:val="2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Pr="00921735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What is CTE?</w:t>
              </w:r>
            </w:hyperlink>
            <w:r w:rsidRPr="009217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Association for Career </w:t>
            </w:r>
            <w:r w:rsidRPr="009217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and Technical Education (ACTE)</w:t>
            </w:r>
          </w:p>
        </w:tc>
        <w:tc>
          <w:tcPr>
            <w:tcW w:w="1300" w:type="pct"/>
          </w:tcPr>
          <w:p w14:paraId="5935C9E2" w14:textId="77777777" w:rsidR="00F52261" w:rsidRDefault="00F52261" w:rsidP="00F52261">
            <w:pPr>
              <w:pStyle w:val="ListParagraph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How do you think a CTE program could benefit you?</w:t>
            </w:r>
          </w:p>
          <w:p w14:paraId="1C56848E" w14:textId="16D0F2D7" w:rsidR="00F52261" w:rsidRPr="003F4FDD" w:rsidRDefault="00F52261" w:rsidP="00F52261">
            <w:pPr>
              <w:pStyle w:val="ListParagraph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3F4F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ow can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CTE courses</w:t>
            </w:r>
            <w:r w:rsidRPr="003F4F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help students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prepare</w:t>
            </w:r>
            <w:r w:rsidRPr="003F4F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for a career?</w:t>
            </w:r>
          </w:p>
          <w:p w14:paraId="0A1C8E93" w14:textId="482265CB" w:rsidR="00F52261" w:rsidRDefault="00F52261" w:rsidP="00F52261">
            <w:pPr>
              <w:pStyle w:val="ListParagraph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FDD">
              <w:rPr>
                <w:rFonts w:ascii="Times New Roman" w:eastAsia="Times New Roman" w:hAnsi="Times New Roman" w:cs="Times New Roman"/>
                <w:sz w:val="24"/>
                <w:szCs w:val="24"/>
              </w:rPr>
              <w:t>How do CTE courses or CTSOs help students learn new skills?</w:t>
            </w:r>
          </w:p>
          <w:p w14:paraId="440FB784" w14:textId="10847126" w:rsidR="00F52261" w:rsidRPr="002267F6" w:rsidRDefault="00F52261" w:rsidP="00F52261">
            <w:pPr>
              <w:pStyle w:val="ListParagraph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What courses are considered CTE?</w:t>
            </w:r>
          </w:p>
        </w:tc>
        <w:tc>
          <w:tcPr>
            <w:tcW w:w="1299" w:type="pct"/>
          </w:tcPr>
          <w:p w14:paraId="0EC08E8B" w14:textId="2CB6BCE5" w:rsidR="00F52261" w:rsidRPr="00F5226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 w:rsidRPr="00F522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English:</w:t>
            </w:r>
            <w:proofErr w:type="gramEnd"/>
            <w:r w:rsidRPr="00F522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3.RV, </w:t>
            </w:r>
            <w:proofErr w:type="gramStart"/>
            <w:r w:rsidRPr="00F522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3.RI</w:t>
            </w:r>
            <w:proofErr w:type="gramEnd"/>
            <w:r w:rsidRPr="00F522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, 3.LU, 4.RV, </w:t>
            </w:r>
            <w:proofErr w:type="gramStart"/>
            <w:r w:rsidRPr="00F522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4.RI</w:t>
            </w:r>
            <w:proofErr w:type="gramEnd"/>
            <w:r w:rsidRPr="00F522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, 4.LU, 5.RV, </w:t>
            </w:r>
            <w:proofErr w:type="gramStart"/>
            <w:r w:rsidRPr="00F522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5.RI</w:t>
            </w:r>
            <w:proofErr w:type="gramEnd"/>
            <w:r w:rsidRPr="00F52261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, 5.LU</w:t>
            </w:r>
          </w:p>
        </w:tc>
      </w:tr>
      <w:tr w:rsidR="00F52261" w:rsidRPr="004B6739" w14:paraId="1FE7913C" w14:textId="75F87796" w:rsidTr="00F52261">
        <w:tc>
          <w:tcPr>
            <w:tcW w:w="218" w:type="pct"/>
            <w:shd w:val="clear" w:color="auto" w:fill="FFFFFF" w:themeFill="background1"/>
          </w:tcPr>
          <w:p w14:paraId="0B1ACC8A" w14:textId="25F18F0F" w:rsidR="00F5226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6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E25725F" w14:textId="2E5BF956" w:rsidR="00F52261" w:rsidRPr="00A81097" w:rsidRDefault="00F52261" w:rsidP="00F5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55E">
              <w:rPr>
                <w:rFonts w:ascii="Times New Roman" w:hAnsi="Times New Roman" w:cs="Times New Roman"/>
                <w:sz w:val="24"/>
                <w:szCs w:val="24"/>
              </w:rPr>
              <w:t>Explore CTE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program areas</w:t>
            </w:r>
            <w:r w:rsidRPr="00CA75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5" w:type="pct"/>
          </w:tcPr>
          <w:p w14:paraId="64851DE8" w14:textId="77777777" w:rsidR="00F5226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Exploration should include</w:t>
            </w:r>
          </w:p>
          <w:p w14:paraId="091A16FD" w14:textId="77777777" w:rsidR="00F52261" w:rsidRDefault="00F52261" w:rsidP="00F52261">
            <w:pPr>
              <w:pStyle w:val="ListParagraph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7F6">
              <w:rPr>
                <w:rFonts w:ascii="Times New Roman" w:eastAsia="Times New Roman" w:hAnsi="Times New Roman" w:cs="Times New Roman"/>
                <w:sz w:val="24"/>
                <w:szCs w:val="24"/>
              </w:rPr>
              <w:t>Agricultural Education</w:t>
            </w:r>
          </w:p>
          <w:p w14:paraId="36E47F64" w14:textId="77777777" w:rsidR="00F52261" w:rsidRDefault="00F52261" w:rsidP="00F52261">
            <w:pPr>
              <w:pStyle w:val="ListParagraph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Business and Information Technology</w:t>
            </w:r>
          </w:p>
          <w:p w14:paraId="684400F6" w14:textId="77777777" w:rsidR="00F52261" w:rsidRDefault="00F52261" w:rsidP="00F52261">
            <w:pPr>
              <w:pStyle w:val="ListParagraph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Career Connections</w:t>
            </w:r>
          </w:p>
          <w:p w14:paraId="37FA9131" w14:textId="77777777" w:rsidR="00F52261" w:rsidRDefault="00F52261" w:rsidP="00F52261">
            <w:pPr>
              <w:pStyle w:val="ListParagraph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Family and Consumer Sciences</w:t>
            </w:r>
          </w:p>
          <w:p w14:paraId="42A75ACA" w14:textId="77777777" w:rsidR="00F52261" w:rsidRDefault="00F52261" w:rsidP="00F52261">
            <w:pPr>
              <w:pStyle w:val="ListParagraph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Health and Medical Sciences</w:t>
            </w:r>
          </w:p>
          <w:p w14:paraId="0A32EA01" w14:textId="77777777" w:rsidR="00F52261" w:rsidRDefault="00F52261" w:rsidP="00F52261">
            <w:pPr>
              <w:pStyle w:val="ListParagraph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Marketing </w:t>
            </w:r>
          </w:p>
          <w:p w14:paraId="18ECA66F" w14:textId="77777777" w:rsidR="00F52261" w:rsidRDefault="00F52261" w:rsidP="00F52261">
            <w:pPr>
              <w:pStyle w:val="ListParagraph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Technical and Engineering Education</w:t>
            </w:r>
          </w:p>
          <w:p w14:paraId="7800C11B" w14:textId="77777777" w:rsidR="00F52261" w:rsidRDefault="00F52261" w:rsidP="00F52261">
            <w:pPr>
              <w:pStyle w:val="ListParagraph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Trade and Industrial Education</w:t>
            </w:r>
          </w:p>
          <w:p w14:paraId="1A239812" w14:textId="77777777" w:rsidR="00F5226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DA16EBF" w14:textId="3617DCB7" w:rsidR="00F52261" w:rsidRPr="002267F6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7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Teacher Resource: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16" w:history="1">
              <w:r w:rsidRPr="00EE0066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CTE Program Areas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Virginia Department of Education</w:t>
            </w:r>
          </w:p>
        </w:tc>
        <w:tc>
          <w:tcPr>
            <w:tcW w:w="1300" w:type="pct"/>
          </w:tcPr>
          <w:p w14:paraId="096E1A01" w14:textId="77777777" w:rsidR="00F52261" w:rsidRDefault="00F52261" w:rsidP="00F52261">
            <w:pPr>
              <w:pStyle w:val="ListParagraph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Which program area interests you?</w:t>
            </w:r>
          </w:p>
          <w:p w14:paraId="5ADD03A1" w14:textId="081357AB" w:rsidR="00F52261" w:rsidRPr="003F4FDD" w:rsidRDefault="00F52261" w:rsidP="00F52261">
            <w:pPr>
              <w:pStyle w:val="ListParagraph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FDD">
              <w:rPr>
                <w:rFonts w:ascii="Times New Roman" w:eastAsia="Times New Roman" w:hAnsi="Times New Roman" w:cs="Times New Roman"/>
                <w:sz w:val="24"/>
                <w:szCs w:val="24"/>
              </w:rPr>
              <w:t>What courses are available in each program area?</w:t>
            </w:r>
          </w:p>
          <w:p w14:paraId="15FDE527" w14:textId="77777777" w:rsidR="00F52261" w:rsidRPr="003F4FDD" w:rsidRDefault="00F52261" w:rsidP="00F52261">
            <w:pPr>
              <w:pStyle w:val="ListParagraph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FDD">
              <w:rPr>
                <w:rFonts w:ascii="Times New Roman" w:eastAsia="Times New Roman" w:hAnsi="Times New Roman" w:cs="Times New Roman"/>
                <w:sz w:val="24"/>
                <w:szCs w:val="24"/>
              </w:rPr>
              <w:t>What kind of jobs or skills can you learn in each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program area</w:t>
            </w:r>
            <w:r w:rsidRPr="003F4FDD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51BB78A5" w14:textId="77777777" w:rsidR="00F52261" w:rsidRDefault="00F52261" w:rsidP="00F52261">
            <w:pPr>
              <w:pStyle w:val="ListParagraph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F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Which CTE program areas exist in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your school division</w:t>
            </w:r>
            <w:r w:rsidRPr="003F4FDD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55224CC2" w14:textId="79ACE97F" w:rsidR="00F52261" w:rsidRPr="003F4FDD" w:rsidRDefault="00F52261" w:rsidP="00F52261">
            <w:pPr>
              <w:pStyle w:val="ListParagraph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F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Where could you use the </w:t>
            </w:r>
            <w:proofErr w:type="gramStart"/>
            <w:r w:rsidRPr="003F4FDD">
              <w:rPr>
                <w:rFonts w:ascii="Times New Roman" w:eastAsia="Times New Roman" w:hAnsi="Times New Roman" w:cs="Times New Roman"/>
                <w:sz w:val="24"/>
                <w:szCs w:val="24"/>
              </w:rPr>
              <w:t>skills</w:t>
            </w:r>
            <w:proofErr w:type="gramEnd"/>
            <w:r w:rsidRPr="003F4F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you learn in a CTE program in real life?</w:t>
            </w:r>
          </w:p>
        </w:tc>
        <w:tc>
          <w:tcPr>
            <w:tcW w:w="1299" w:type="pct"/>
          </w:tcPr>
          <w:p w14:paraId="22021907" w14:textId="79796B57" w:rsidR="00F52261" w:rsidRPr="004B6739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B6739">
              <w:rPr>
                <w:rFonts w:ascii="Times New Roman" w:eastAsia="Times New Roman" w:hAnsi="Times New Roman" w:cs="Times New Roman"/>
                <w:sz w:val="24"/>
                <w:szCs w:val="24"/>
              </w:rPr>
              <w:t>English</w:t>
            </w:r>
            <w:proofErr w:type="spellEnd"/>
            <w:r w:rsidRPr="004B67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3.RV, </w:t>
            </w:r>
            <w:proofErr w:type="gramStart"/>
            <w:r w:rsidRPr="004B6739">
              <w:rPr>
                <w:rFonts w:ascii="Times New Roman" w:eastAsia="Times New Roman" w:hAnsi="Times New Roman" w:cs="Times New Roman"/>
                <w:sz w:val="24"/>
                <w:szCs w:val="24"/>
              </w:rPr>
              <w:t>3.R</w:t>
            </w:r>
            <w:proofErr w:type="gramEnd"/>
            <w:r w:rsidRPr="004B67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4.RV, </w:t>
            </w:r>
            <w:proofErr w:type="gramStart"/>
            <w:r w:rsidRPr="004B6739">
              <w:rPr>
                <w:rFonts w:ascii="Times New Roman" w:eastAsia="Times New Roman" w:hAnsi="Times New Roman" w:cs="Times New Roman"/>
                <w:sz w:val="24"/>
                <w:szCs w:val="24"/>
              </w:rPr>
              <w:t>4.R</w:t>
            </w:r>
            <w:proofErr w:type="gramEnd"/>
            <w:r w:rsidRPr="004B67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5.RV, </w:t>
            </w:r>
            <w:proofErr w:type="gramStart"/>
            <w:r w:rsidRPr="004B6739">
              <w:rPr>
                <w:rFonts w:ascii="Times New Roman" w:eastAsia="Times New Roman" w:hAnsi="Times New Roman" w:cs="Times New Roman"/>
                <w:sz w:val="24"/>
                <w:szCs w:val="24"/>
              </w:rPr>
              <w:t>5.R</w:t>
            </w:r>
            <w:proofErr w:type="gramEnd"/>
          </w:p>
        </w:tc>
      </w:tr>
      <w:tr w:rsidR="00F52261" w:rsidRPr="0093205B" w14:paraId="17E66CC2" w14:textId="12E96D11" w:rsidTr="00F52261">
        <w:tc>
          <w:tcPr>
            <w:tcW w:w="218" w:type="pct"/>
            <w:shd w:val="clear" w:color="auto" w:fill="AEAAAA" w:themeFill="background2" w:themeFillShade="BF"/>
          </w:tcPr>
          <w:p w14:paraId="14B745C7" w14:textId="77777777" w:rsidR="00F52261" w:rsidRPr="004B6739" w:rsidRDefault="00F52261" w:rsidP="00F5226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68" w:type="pct"/>
            <w:shd w:val="clear" w:color="auto" w:fill="AEAAAA" w:themeFill="background2" w:themeFillShade="BF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89A5362" w14:textId="63BAEA31" w:rsidR="00F52261" w:rsidRPr="00D510C9" w:rsidRDefault="00F52261" w:rsidP="00F5226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51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Developing the Academic Career Plan Portfolio (ACPP): Exploring Career Clusters</w:t>
            </w:r>
          </w:p>
        </w:tc>
        <w:tc>
          <w:tcPr>
            <w:tcW w:w="1215" w:type="pct"/>
            <w:shd w:val="clear" w:color="auto" w:fill="AEAAAA" w:themeFill="background2" w:themeFillShade="BF"/>
          </w:tcPr>
          <w:p w14:paraId="7C16F5F3" w14:textId="7545FA25" w:rsidR="00F52261" w:rsidRPr="008D0670" w:rsidRDefault="00F52261" w:rsidP="00F5226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pct"/>
            <w:shd w:val="clear" w:color="auto" w:fill="AEAAAA" w:themeFill="background2" w:themeFillShade="BF"/>
          </w:tcPr>
          <w:p w14:paraId="3D23915A" w14:textId="77777777" w:rsidR="00F52261" w:rsidRPr="008D0670" w:rsidRDefault="00F52261" w:rsidP="00F5226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9" w:type="pct"/>
            <w:shd w:val="clear" w:color="auto" w:fill="AEAAAA" w:themeFill="background2" w:themeFillShade="BF"/>
          </w:tcPr>
          <w:p w14:paraId="605C35D9" w14:textId="77777777" w:rsidR="00F52261" w:rsidRPr="00F52261" w:rsidRDefault="00F52261" w:rsidP="00F5226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52261" w:rsidRPr="0093205B" w14:paraId="1B851682" w14:textId="3869C691" w:rsidTr="00F52261">
        <w:tc>
          <w:tcPr>
            <w:tcW w:w="218" w:type="pct"/>
            <w:shd w:val="clear" w:color="auto" w:fill="FFFFFF" w:themeFill="background1"/>
          </w:tcPr>
          <w:p w14:paraId="67E981E9" w14:textId="4EDD406E" w:rsidR="00F5226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6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429AE9A" w14:textId="71EB72FC" w:rsidR="00F52261" w:rsidRPr="00F702CC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4C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Describe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r w:rsidRPr="00464C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ACPP.</w:t>
            </w:r>
          </w:p>
        </w:tc>
        <w:tc>
          <w:tcPr>
            <w:tcW w:w="1215" w:type="pct"/>
          </w:tcPr>
          <w:p w14:paraId="44C49586" w14:textId="77777777" w:rsidR="00F5226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 should include</w:t>
            </w:r>
          </w:p>
          <w:p w14:paraId="1A41A15B" w14:textId="4C775AE0" w:rsidR="00F52261" w:rsidRPr="002267F6" w:rsidRDefault="00F52261" w:rsidP="00F52261">
            <w:pPr>
              <w:pStyle w:val="ListParagraph"/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2267F6">
              <w:rPr>
                <w:rFonts w:ascii="Times New Roman" w:eastAsia="Times New Roman" w:hAnsi="Times New Roman" w:cs="Times New Roman"/>
                <w:sz w:val="24"/>
                <w:szCs w:val="24"/>
              </w:rPr>
              <w:t>he role and importance of the ACPP</w:t>
            </w:r>
          </w:p>
          <w:p w14:paraId="59BC0234" w14:textId="2E7F7BAF" w:rsidR="00F52261" w:rsidRDefault="00F52261" w:rsidP="00F52261">
            <w:pPr>
              <w:pStyle w:val="ListParagraph"/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what is included in an ACPP</w:t>
            </w:r>
          </w:p>
          <w:p w14:paraId="2413454E" w14:textId="77777777" w:rsidR="00F52261" w:rsidRDefault="00F52261" w:rsidP="00F52261">
            <w:pPr>
              <w:pStyle w:val="ListParagraph"/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2267F6">
              <w:rPr>
                <w:rFonts w:ascii="Times New Roman" w:eastAsia="Times New Roman" w:hAnsi="Times New Roman" w:cs="Times New Roman"/>
                <w:sz w:val="24"/>
                <w:szCs w:val="24"/>
              </w:rPr>
              <w:t>ow the ACPP is completed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DDF924B" w14:textId="77777777" w:rsidR="00F52261" w:rsidRPr="00FF1C90" w:rsidRDefault="00F52261" w:rsidP="00F52261"/>
          <w:p w14:paraId="4E1BED16" w14:textId="6E2974E6" w:rsidR="00F52261" w:rsidRPr="00FF1C90" w:rsidRDefault="00F52261" w:rsidP="00F522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1C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Teacher Resource: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hyperlink r:id="rId17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Academic &amp; Career Plan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, Virginia Department of Education</w:t>
            </w:r>
          </w:p>
        </w:tc>
        <w:tc>
          <w:tcPr>
            <w:tcW w:w="1300" w:type="pct"/>
          </w:tcPr>
          <w:p w14:paraId="76F2FDFD" w14:textId="1DB584AB" w:rsidR="00F52261" w:rsidRDefault="00F52261" w:rsidP="00F52261">
            <w:pPr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Why is the ACPP important for planning a student’s future?</w:t>
            </w:r>
          </w:p>
          <w:p w14:paraId="0574F750" w14:textId="77777777" w:rsidR="00F52261" w:rsidRDefault="00F52261" w:rsidP="00F52261">
            <w:pPr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What are the components of an ACPP?</w:t>
            </w:r>
          </w:p>
          <w:p w14:paraId="49A9F502" w14:textId="77777777" w:rsidR="00F52261" w:rsidRDefault="00F52261" w:rsidP="00F52261">
            <w:pPr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Who is responsible for creating the ACPP?</w:t>
            </w:r>
          </w:p>
          <w:p w14:paraId="2063461A" w14:textId="032AE1C6" w:rsidR="00F52261" w:rsidRPr="003F4FDD" w:rsidRDefault="00F52261" w:rsidP="00F52261">
            <w:pPr>
              <w:pStyle w:val="ListParagraph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F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How does the ACPP help you think about jobs or career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3F4F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you might like?</w:t>
            </w:r>
          </w:p>
        </w:tc>
        <w:tc>
          <w:tcPr>
            <w:tcW w:w="1299" w:type="pct"/>
          </w:tcPr>
          <w:p w14:paraId="019A276E" w14:textId="4217D3C1" w:rsidR="00F5226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English: 3.RV, 3.C, 3.LU, 4.RV, 4.C, 4.LU, 5.RV, 5.C, 5.LU</w:t>
            </w:r>
          </w:p>
        </w:tc>
      </w:tr>
      <w:tr w:rsidR="00F52261" w:rsidRPr="0093205B" w14:paraId="6F54442D" w14:textId="368F205B" w:rsidTr="00F52261">
        <w:tc>
          <w:tcPr>
            <w:tcW w:w="218" w:type="pct"/>
            <w:shd w:val="clear" w:color="auto" w:fill="FFFFFF" w:themeFill="background1"/>
          </w:tcPr>
          <w:p w14:paraId="62310CE6" w14:textId="630DED2D" w:rsidR="00F5226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6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EC8B856" w14:textId="1BCC5ABF" w:rsidR="00F52261" w:rsidRPr="00464CBE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 the six Career Cluster groupings.</w:t>
            </w:r>
          </w:p>
        </w:tc>
        <w:tc>
          <w:tcPr>
            <w:tcW w:w="1215" w:type="pct"/>
          </w:tcPr>
          <w:p w14:paraId="518083CF" w14:textId="77777777" w:rsidR="00F52261" w:rsidRPr="000C7A98" w:rsidRDefault="00F52261" w:rsidP="00F522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A98">
              <w:rPr>
                <w:rFonts w:ascii="Times New Roman" w:hAnsi="Times New Roman" w:cs="Times New Roman"/>
                <w:sz w:val="24"/>
                <w:szCs w:val="24"/>
              </w:rPr>
              <w:t>Identification should include</w:t>
            </w:r>
          </w:p>
          <w:p w14:paraId="4A4D737E" w14:textId="38A6EE57" w:rsidR="00F52261" w:rsidRPr="002267F6" w:rsidRDefault="00F52261" w:rsidP="00F52261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C7A98">
              <w:rPr>
                <w:rFonts w:ascii="Times New Roman" w:hAnsi="Times New Roman" w:cs="Times New Roman"/>
                <w:sz w:val="24"/>
                <w:szCs w:val="24"/>
              </w:rPr>
              <w:t xml:space="preserve">defining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</w:t>
            </w:r>
            <w:r w:rsidRPr="000C7A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areer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</w:t>
            </w:r>
            <w:r w:rsidRPr="000C7A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luster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F1C90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Cluster Groupings</w:t>
            </w:r>
          </w:p>
          <w:p w14:paraId="3DBE0424" w14:textId="7FFDC3C8" w:rsidR="00F52261" w:rsidRPr="000C7A98" w:rsidRDefault="00F52261" w:rsidP="00F52261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identifying the 14 Career Clusters</w:t>
            </w:r>
          </w:p>
          <w:p w14:paraId="185473B4" w14:textId="77777777" w:rsidR="00F52261" w:rsidRPr="000C7A98" w:rsidRDefault="00F52261" w:rsidP="00F52261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C7A98">
              <w:rPr>
                <w:rFonts w:ascii="Times New Roman" w:hAnsi="Times New Roman" w:cs="Times New Roman"/>
                <w:sz w:val="24"/>
                <w:szCs w:val="24"/>
              </w:rPr>
              <w:t>selecting skills needed for each career cluster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grouping</w:t>
            </w:r>
          </w:p>
          <w:p w14:paraId="7AE78C71" w14:textId="77777777" w:rsidR="00F52261" w:rsidRPr="000C7A98" w:rsidRDefault="00F52261" w:rsidP="00F52261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C7A98">
              <w:rPr>
                <w:rFonts w:ascii="Times New Roman" w:hAnsi="Times New Roman" w:cs="Times New Roman"/>
                <w:sz w:val="24"/>
                <w:szCs w:val="24"/>
              </w:rPr>
              <w:t>matching career clusters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groupings</w:t>
            </w:r>
            <w:r w:rsidRPr="000C7A98">
              <w:rPr>
                <w:rFonts w:ascii="Times New Roman" w:hAnsi="Times New Roman" w:cs="Times New Roman"/>
                <w:sz w:val="24"/>
                <w:szCs w:val="24"/>
              </w:rPr>
              <w:t xml:space="preserve"> with careers.</w:t>
            </w:r>
          </w:p>
          <w:p w14:paraId="2003B2E7" w14:textId="77777777" w:rsidR="00F52261" w:rsidRDefault="00F52261" w:rsidP="00F522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8F31877" w14:textId="1A5F9F5D" w:rsidR="00F52261" w:rsidRPr="00C81E77" w:rsidRDefault="00F52261" w:rsidP="00F522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1E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Teacher Resources: </w:t>
            </w:r>
            <w:r w:rsidRPr="00921735">
              <w:rPr>
                <w:rFonts w:ascii="Times New Roman" w:hAnsi="Times New Roman" w:cs="Times New Roman"/>
                <w:sz w:val="24"/>
                <w:szCs w:val="24"/>
              </w:rPr>
              <w:t>Advance CTE</w:t>
            </w:r>
          </w:p>
          <w:p w14:paraId="30FE7130" w14:textId="6EF14133" w:rsidR="00F52261" w:rsidRPr="00572253" w:rsidRDefault="00F52261" w:rsidP="00F52261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Pr="00572253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Career Clusters</w:t>
              </w:r>
            </w:hyperlink>
          </w:p>
          <w:p w14:paraId="303DCC0C" w14:textId="2A37A57C" w:rsidR="00F52261" w:rsidRPr="004D5B77" w:rsidRDefault="00F52261" w:rsidP="00F52261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Pr="00572253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Guidebook: National Career Clusters Framework</w:t>
              </w:r>
            </w:hyperlink>
          </w:p>
          <w:p w14:paraId="45547A7B" w14:textId="12998ACA" w:rsidR="00F52261" w:rsidRPr="004D5B77" w:rsidRDefault="00F52261" w:rsidP="00F52261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Pr="004D5B77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Career Clusters Framework Project One-Pagers for Learners</w:t>
              </w:r>
            </w:hyperlink>
          </w:p>
        </w:tc>
        <w:tc>
          <w:tcPr>
            <w:tcW w:w="1300" w:type="pct"/>
          </w:tcPr>
          <w:p w14:paraId="15904536" w14:textId="77777777" w:rsidR="00F52261" w:rsidRPr="004F7309" w:rsidRDefault="00F52261" w:rsidP="00F52261">
            <w:pPr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309">
              <w:rPr>
                <w:rFonts w:ascii="Times New Roman" w:eastAsia="Times New Roman" w:hAnsi="Times New Roman" w:cs="Times New Roman"/>
                <w:sz w:val="24"/>
                <w:szCs w:val="24"/>
              </w:rPr>
              <w:t>Why are jobs and careers separated into clusters?</w:t>
            </w:r>
          </w:p>
          <w:p w14:paraId="5ABBE109" w14:textId="77777777" w:rsidR="00F52261" w:rsidRDefault="00F52261" w:rsidP="00F52261">
            <w:pPr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309">
              <w:rPr>
                <w:rFonts w:ascii="Times New Roman" w:eastAsia="Times New Roman" w:hAnsi="Times New Roman" w:cs="Times New Roman"/>
                <w:sz w:val="24"/>
                <w:szCs w:val="24"/>
              </w:rPr>
              <w:t>How do career clusters overlap?</w:t>
            </w:r>
          </w:p>
          <w:p w14:paraId="74B50DDA" w14:textId="77777777" w:rsidR="00F52261" w:rsidRPr="00B70C81" w:rsidRDefault="00F52261" w:rsidP="00F52261">
            <w:pPr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What jobs and careers can you identify?</w:t>
            </w:r>
          </w:p>
          <w:p w14:paraId="54EBA636" w14:textId="2D80837B" w:rsidR="00F52261" w:rsidRPr="00B70C81" w:rsidRDefault="00F52261" w:rsidP="00F52261">
            <w:pPr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Which Career Cluster groupings do you find interesting, exciting, and/or meaningful?</w:t>
            </w:r>
          </w:p>
        </w:tc>
        <w:tc>
          <w:tcPr>
            <w:tcW w:w="1299" w:type="pct"/>
          </w:tcPr>
          <w:p w14:paraId="73A20B10" w14:textId="2723635D" w:rsidR="00F52261" w:rsidRPr="004F7309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3.RV,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3.RI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4.RV,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4.RI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5.RV,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5.RI</w:t>
            </w:r>
            <w:proofErr w:type="gramEnd"/>
          </w:p>
        </w:tc>
      </w:tr>
      <w:tr w:rsidR="00F52261" w:rsidRPr="0093205B" w14:paraId="045FB7E9" w14:textId="431C9664" w:rsidTr="00F52261">
        <w:tc>
          <w:tcPr>
            <w:tcW w:w="218" w:type="pct"/>
            <w:shd w:val="clear" w:color="auto" w:fill="FFFFFF" w:themeFill="background1"/>
          </w:tcPr>
          <w:p w14:paraId="2A380AE3" w14:textId="12D120EB" w:rsidR="00F52261" w:rsidRPr="00F702CC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8" w:type="pct"/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041C06C" w14:textId="45D3EFF0" w:rsidR="00F5226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Investigate one or more</w:t>
            </w:r>
            <w:r w:rsidRPr="00F702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F702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areer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F702CC">
              <w:rPr>
                <w:rFonts w:ascii="Times New Roman" w:eastAsia="Times New Roman" w:hAnsi="Times New Roman" w:cs="Times New Roman"/>
                <w:sz w:val="24"/>
                <w:szCs w:val="24"/>
              </w:rPr>
              <w:t>luster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s.</w:t>
            </w:r>
          </w:p>
        </w:tc>
        <w:tc>
          <w:tcPr>
            <w:tcW w:w="1215" w:type="pct"/>
          </w:tcPr>
          <w:p w14:paraId="6541F2EF" w14:textId="77777777" w:rsidR="00F52261" w:rsidRPr="00B70C8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Investigation should include</w:t>
            </w:r>
          </w:p>
          <w:p w14:paraId="2E11B050" w14:textId="77777777" w:rsidR="00F52261" w:rsidRPr="00B70C81" w:rsidRDefault="00F52261" w:rsidP="00F52261">
            <w:pPr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researching job types and responsibilities</w:t>
            </w:r>
          </w:p>
          <w:p w14:paraId="77A5BFB5" w14:textId="77777777" w:rsidR="00F52261" w:rsidRPr="00B70C81" w:rsidRDefault="00F52261" w:rsidP="00F52261">
            <w:pPr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identifying associated skills and talents</w:t>
            </w:r>
          </w:p>
          <w:p w14:paraId="2CB86A02" w14:textId="77777777" w:rsidR="00F52261" w:rsidRPr="00B70C81" w:rsidRDefault="00F52261" w:rsidP="00F52261">
            <w:pPr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identifying educational requirements (e.g., degrees, certifications, licenses).</w:t>
            </w:r>
          </w:p>
          <w:p w14:paraId="357FD6C9" w14:textId="12988D97" w:rsidR="00F52261" w:rsidRPr="00BF7007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pct"/>
          </w:tcPr>
          <w:p w14:paraId="04898D4F" w14:textId="1C00B488" w:rsidR="00F52261" w:rsidRPr="00B70C81" w:rsidRDefault="00F52261" w:rsidP="00F52261">
            <w:pPr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Which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areer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luster do you want to learn about right now?</w:t>
            </w:r>
          </w:p>
          <w:p w14:paraId="2BFED130" w14:textId="77777777" w:rsidR="00F52261" w:rsidRPr="00B70C81" w:rsidRDefault="00F52261" w:rsidP="00F52261">
            <w:pPr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What jobs within this cluster seem interesting or exciting to you?</w:t>
            </w:r>
          </w:p>
          <w:p w14:paraId="69ABEED5" w14:textId="77777777" w:rsidR="00F52261" w:rsidRPr="00B70C81" w:rsidRDefault="00F52261" w:rsidP="00F52261">
            <w:pPr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What skills are needed for these jobs? Which of these skills do you already have, and which do you need to learn?</w:t>
            </w:r>
          </w:p>
          <w:p w14:paraId="03F65DC4" w14:textId="77777777" w:rsidR="00F52261" w:rsidRPr="00B70C81" w:rsidRDefault="00F52261" w:rsidP="00F52261">
            <w:pPr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Within your cluster, what career is new to you?</w:t>
            </w:r>
          </w:p>
          <w:p w14:paraId="1D77C966" w14:textId="77777777" w:rsidR="00F52261" w:rsidRPr="00B70C81" w:rsidRDefault="00F52261" w:rsidP="00F52261">
            <w:pPr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the educational requirements of some jobs within this cluster?</w:t>
            </w:r>
          </w:p>
          <w:p w14:paraId="4BB8D1FF" w14:textId="3D7EDFC4" w:rsidR="00F52261" w:rsidRPr="00DF3B88" w:rsidRDefault="00F52261" w:rsidP="00F52261">
            <w:pPr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Which of the </w:t>
            </w:r>
            <w:r w:rsidR="00271DB7">
              <w:rPr>
                <w:rFonts w:ascii="Times New Roman" w:eastAsia="Times New Roman" w:hAnsi="Times New Roman" w:cs="Times New Roman"/>
                <w:sz w:val="24"/>
                <w:szCs w:val="24"/>
              </w:rPr>
              <w:t>5 Cs</w:t>
            </w: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would be important in this cluster, and why?</w:t>
            </w:r>
          </w:p>
        </w:tc>
        <w:tc>
          <w:tcPr>
            <w:tcW w:w="1299" w:type="pct"/>
          </w:tcPr>
          <w:p w14:paraId="5B5DDE13" w14:textId="13A7AEDF" w:rsidR="00F52261" w:rsidRPr="00B70C8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English: 3.RV, 3.C, 3.LU, 4.RV, 4.C, 4.LU, 5.RV, 5.C, 5.LU</w:t>
            </w:r>
          </w:p>
        </w:tc>
      </w:tr>
      <w:tr w:rsidR="00F52261" w:rsidRPr="0093205B" w14:paraId="580E9B89" w14:textId="4BE1AA44" w:rsidTr="00F52261">
        <w:tc>
          <w:tcPr>
            <w:tcW w:w="21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97DF8A3" w14:textId="4FD63A3C" w:rsidR="00F52261" w:rsidRPr="00F702CC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68" w:type="pct"/>
            <w:tcBorders>
              <w:bottom w:val="single" w:sz="4" w:space="0" w:color="auto"/>
            </w:tcBorders>
            <w:shd w:val="clear" w:color="auto" w:fill="FFFFFF" w:themeFill="background1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B66334A" w14:textId="43067331" w:rsidR="00F5226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02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Create an Academic and Career Plan Portfolio (ACPP). </w:t>
            </w:r>
          </w:p>
        </w:tc>
        <w:tc>
          <w:tcPr>
            <w:tcW w:w="1215" w:type="pct"/>
            <w:tcBorders>
              <w:bottom w:val="single" w:sz="4" w:space="0" w:color="auto"/>
            </w:tcBorders>
          </w:tcPr>
          <w:p w14:paraId="0D8FD729" w14:textId="5AF08EDB" w:rsidR="00F52261" w:rsidRPr="00B70C8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Creation could include a continuous and transferable record of</w:t>
            </w:r>
          </w:p>
          <w:p w14:paraId="623DF8B0" w14:textId="77777777" w:rsidR="00F52261" w:rsidRPr="00B70C81" w:rsidRDefault="00F52261" w:rsidP="00F52261">
            <w:pPr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planning notes</w:t>
            </w:r>
          </w:p>
          <w:p w14:paraId="7E7A6BFF" w14:textId="38B66BDA" w:rsidR="00F52261" w:rsidRPr="00B70C81" w:rsidRDefault="00F52261" w:rsidP="00F52261">
            <w:pPr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group and </w:t>
            </w: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class projects</w:t>
            </w:r>
          </w:p>
          <w:p w14:paraId="398E23B4" w14:textId="77777777" w:rsidR="00F52261" w:rsidRPr="00B70C81" w:rsidRDefault="00F52261" w:rsidP="00F52261">
            <w:pPr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interest inventory results</w:t>
            </w:r>
          </w:p>
          <w:p w14:paraId="1CFC72DB" w14:textId="77777777" w:rsidR="00F52261" w:rsidRPr="00B70C81" w:rsidRDefault="00F52261" w:rsidP="00F52261">
            <w:pPr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awards and recognitions</w:t>
            </w:r>
          </w:p>
          <w:p w14:paraId="4ACA904C" w14:textId="15E7DB5A" w:rsidR="00F52261" w:rsidRPr="00DF3B88" w:rsidRDefault="00F52261" w:rsidP="00F52261">
            <w:pPr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other information related to academic and career plans and preparations.</w:t>
            </w:r>
          </w:p>
        </w:tc>
        <w:tc>
          <w:tcPr>
            <w:tcW w:w="1300" w:type="pct"/>
            <w:tcBorders>
              <w:bottom w:val="single" w:sz="4" w:space="0" w:color="auto"/>
            </w:tcBorders>
          </w:tcPr>
          <w:p w14:paraId="423C9233" w14:textId="77777777" w:rsidR="00F52261" w:rsidRPr="00B70C81" w:rsidRDefault="00F52261" w:rsidP="00F52261">
            <w:pPr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What is important to include in your portfolio?</w:t>
            </w:r>
          </w:p>
          <w:p w14:paraId="28C19508" w14:textId="77777777" w:rsidR="00F52261" w:rsidRPr="00B70C81" w:rsidRDefault="00F52261" w:rsidP="00F52261">
            <w:pPr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What awards and recognitions could you include in your portfolio?</w:t>
            </w:r>
          </w:p>
          <w:p w14:paraId="257F19F7" w14:textId="77777777" w:rsidR="00F52261" w:rsidRPr="00B70C81" w:rsidRDefault="00F52261" w:rsidP="00F52261">
            <w:pPr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C81">
              <w:rPr>
                <w:rFonts w:ascii="Times New Roman" w:eastAsia="Times New Roman" w:hAnsi="Times New Roman" w:cs="Times New Roman"/>
                <w:sz w:val="24"/>
                <w:szCs w:val="24"/>
              </w:rPr>
              <w:t>Why should you continue to add to this portfolio in middle school and high school?</w:t>
            </w:r>
          </w:p>
          <w:p w14:paraId="64305D1D" w14:textId="77777777" w:rsidR="00F52261" w:rsidRPr="00BF7007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pct"/>
            <w:tcBorders>
              <w:bottom w:val="single" w:sz="4" w:space="0" w:color="auto"/>
            </w:tcBorders>
          </w:tcPr>
          <w:p w14:paraId="72BF41B7" w14:textId="22EC4A73" w:rsidR="00F52261" w:rsidRPr="00B70C81" w:rsidRDefault="00F52261" w:rsidP="00F522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English: 3.RV, 3.C, 3.LU,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3.W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4.RV, 4.C, 4.LU,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4.W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5.RV, 5.C, 5.LU,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5.W</w:t>
            </w:r>
            <w:proofErr w:type="gramEnd"/>
          </w:p>
        </w:tc>
      </w:tr>
    </w:tbl>
    <w:p w14:paraId="3FAD0887" w14:textId="77777777" w:rsidR="00141599" w:rsidRPr="00EA5709" w:rsidRDefault="00141599" w:rsidP="0070070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sectPr w:rsidR="00141599" w:rsidRPr="00EA5709" w:rsidSect="00F52261">
      <w:footerReference w:type="default" r:id="rId21"/>
      <w:pgSz w:w="15840" w:h="12240" w:orient="landscape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425FB" w14:textId="77777777" w:rsidR="00B4165A" w:rsidRDefault="00B4165A" w:rsidP="0093205B">
      <w:pPr>
        <w:spacing w:after="0" w:line="240" w:lineRule="auto"/>
      </w:pPr>
      <w:r>
        <w:separator/>
      </w:r>
    </w:p>
  </w:endnote>
  <w:endnote w:type="continuationSeparator" w:id="0">
    <w:p w14:paraId="30C46893" w14:textId="77777777" w:rsidR="00B4165A" w:rsidRDefault="00B4165A" w:rsidP="0093205B">
      <w:pPr>
        <w:spacing w:after="0" w:line="240" w:lineRule="auto"/>
      </w:pPr>
      <w:r>
        <w:continuationSeparator/>
      </w:r>
    </w:p>
  </w:endnote>
  <w:endnote w:type="continuationNotice" w:id="1">
    <w:p w14:paraId="0525D838" w14:textId="77777777" w:rsidR="00B4165A" w:rsidRDefault="00B416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13688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36EAD0" w14:textId="483B329C" w:rsidR="00EB5C38" w:rsidRDefault="00C81E77" w:rsidP="004770F1">
        <w:pPr>
          <w:pStyle w:val="Footer"/>
        </w:pPr>
        <w:r w:rsidRPr="00B56320">
          <w:rPr>
            <w:rFonts w:ascii="Times New Roman" w:hAnsi="Times New Roman" w:cs="Times New Roman"/>
            <w:sz w:val="20"/>
            <w:szCs w:val="20"/>
          </w:rPr>
          <w:t>©</w:t>
        </w:r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="00442832" w:rsidRPr="00B56320">
          <w:rPr>
            <w:rFonts w:ascii="Times New Roman" w:hAnsi="Times New Roman" w:cs="Times New Roman"/>
            <w:sz w:val="20"/>
            <w:szCs w:val="20"/>
          </w:rPr>
          <w:t xml:space="preserve">Virginia Department of Education and CTE Resource </w:t>
        </w:r>
        <w:proofErr w:type="gramStart"/>
        <w:r w:rsidR="00442832" w:rsidRPr="00B56320">
          <w:rPr>
            <w:rFonts w:ascii="Times New Roman" w:hAnsi="Times New Roman" w:cs="Times New Roman"/>
            <w:sz w:val="20"/>
            <w:szCs w:val="20"/>
          </w:rPr>
          <w:t>Center</w:t>
        </w:r>
        <w:r w:rsidR="00DD5F12"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="00B56320" w:rsidRPr="00B56320">
          <w:rPr>
            <w:rFonts w:ascii="Times New Roman" w:hAnsi="Times New Roman" w:cs="Times New Roman"/>
            <w:sz w:val="20"/>
            <w:szCs w:val="20"/>
          </w:rPr>
          <w:t xml:space="preserve"> </w:t>
        </w:r>
        <w:r>
          <w:rPr>
            <w:rFonts w:ascii="Times New Roman" w:hAnsi="Times New Roman" w:cs="Times New Roman"/>
            <w:sz w:val="20"/>
            <w:szCs w:val="20"/>
          </w:rPr>
          <w:t>DRAFT</w:t>
        </w:r>
        <w:proofErr w:type="gramEnd"/>
        <w:r w:rsidR="00442832">
          <w:tab/>
        </w:r>
        <w:r w:rsidR="00442832">
          <w:tab/>
        </w:r>
        <w:r w:rsidR="00442832">
          <w:tab/>
        </w:r>
        <w:r w:rsidR="00442832">
          <w:tab/>
        </w:r>
        <w:r w:rsidR="00442832">
          <w:tab/>
        </w:r>
        <w:r w:rsidR="00442832">
          <w:fldChar w:fldCharType="begin"/>
        </w:r>
        <w:r w:rsidR="00442832">
          <w:instrText xml:space="preserve"> PAGE   \* MERGEFORMAT </w:instrText>
        </w:r>
        <w:r w:rsidR="00442832">
          <w:fldChar w:fldCharType="separate"/>
        </w:r>
        <w:r w:rsidR="00442832">
          <w:rPr>
            <w:noProof/>
          </w:rPr>
          <w:t>2</w:t>
        </w:r>
        <w:r w:rsidR="00442832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D42E6" w14:textId="77777777" w:rsidR="00B4165A" w:rsidRDefault="00B4165A" w:rsidP="0093205B">
      <w:pPr>
        <w:spacing w:after="0" w:line="240" w:lineRule="auto"/>
      </w:pPr>
      <w:r>
        <w:separator/>
      </w:r>
    </w:p>
  </w:footnote>
  <w:footnote w:type="continuationSeparator" w:id="0">
    <w:p w14:paraId="18F6DA2A" w14:textId="77777777" w:rsidR="00B4165A" w:rsidRDefault="00B4165A" w:rsidP="0093205B">
      <w:pPr>
        <w:spacing w:after="0" w:line="240" w:lineRule="auto"/>
      </w:pPr>
      <w:r>
        <w:continuationSeparator/>
      </w:r>
    </w:p>
  </w:footnote>
  <w:footnote w:type="continuationNotice" w:id="1">
    <w:p w14:paraId="42C85F7C" w14:textId="77777777" w:rsidR="00B4165A" w:rsidRDefault="00B4165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84DBE"/>
    <w:multiLevelType w:val="multilevel"/>
    <w:tmpl w:val="8CB44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082C95"/>
    <w:multiLevelType w:val="multilevel"/>
    <w:tmpl w:val="116A9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B17A4D"/>
    <w:multiLevelType w:val="hybridMultilevel"/>
    <w:tmpl w:val="6F1A9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D495C"/>
    <w:multiLevelType w:val="multilevel"/>
    <w:tmpl w:val="09348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6829F0"/>
    <w:multiLevelType w:val="hybridMultilevel"/>
    <w:tmpl w:val="1D22F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12A9C"/>
    <w:multiLevelType w:val="hybridMultilevel"/>
    <w:tmpl w:val="978EB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37984"/>
    <w:multiLevelType w:val="multilevel"/>
    <w:tmpl w:val="70C6F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EC3119"/>
    <w:multiLevelType w:val="multilevel"/>
    <w:tmpl w:val="9CBA3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367637"/>
    <w:multiLevelType w:val="hybridMultilevel"/>
    <w:tmpl w:val="544A21E8"/>
    <w:lvl w:ilvl="0" w:tplc="040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9" w15:restartNumberingAfterBreak="0">
    <w:nsid w:val="2D252B05"/>
    <w:multiLevelType w:val="multilevel"/>
    <w:tmpl w:val="50D0A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D96516"/>
    <w:multiLevelType w:val="multilevel"/>
    <w:tmpl w:val="7A0EE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F17252"/>
    <w:multiLevelType w:val="multilevel"/>
    <w:tmpl w:val="2E90A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3A4088"/>
    <w:multiLevelType w:val="multilevel"/>
    <w:tmpl w:val="A2A4D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1E93815"/>
    <w:multiLevelType w:val="multilevel"/>
    <w:tmpl w:val="66648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915180"/>
    <w:multiLevelType w:val="multilevel"/>
    <w:tmpl w:val="CD469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58F362C"/>
    <w:multiLevelType w:val="multilevel"/>
    <w:tmpl w:val="F75AC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A44648D"/>
    <w:multiLevelType w:val="hybridMultilevel"/>
    <w:tmpl w:val="80523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7112E5"/>
    <w:multiLevelType w:val="hybridMultilevel"/>
    <w:tmpl w:val="02909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582D3E"/>
    <w:multiLevelType w:val="multilevel"/>
    <w:tmpl w:val="D9065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DE61BCD"/>
    <w:multiLevelType w:val="multilevel"/>
    <w:tmpl w:val="70C6F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2D145BD"/>
    <w:multiLevelType w:val="hybridMultilevel"/>
    <w:tmpl w:val="6BD65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1E0EC2"/>
    <w:multiLevelType w:val="multilevel"/>
    <w:tmpl w:val="CF34A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6C73123"/>
    <w:multiLevelType w:val="multilevel"/>
    <w:tmpl w:val="9C04D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88046DE"/>
    <w:multiLevelType w:val="multilevel"/>
    <w:tmpl w:val="116A9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A7C781F"/>
    <w:multiLevelType w:val="multilevel"/>
    <w:tmpl w:val="16AAC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BF2706E"/>
    <w:multiLevelType w:val="multilevel"/>
    <w:tmpl w:val="E056D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49304F8"/>
    <w:multiLevelType w:val="hybridMultilevel"/>
    <w:tmpl w:val="BF8CF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0021E7"/>
    <w:multiLevelType w:val="hybridMultilevel"/>
    <w:tmpl w:val="170A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1666F2"/>
    <w:multiLevelType w:val="hybridMultilevel"/>
    <w:tmpl w:val="4928F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D9301F"/>
    <w:multiLevelType w:val="multilevel"/>
    <w:tmpl w:val="8CE84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87392753">
    <w:abstractNumId w:val="3"/>
  </w:num>
  <w:num w:numId="2" w16cid:durableId="978070612">
    <w:abstractNumId w:val="13"/>
  </w:num>
  <w:num w:numId="3" w16cid:durableId="1028094875">
    <w:abstractNumId w:val="10"/>
  </w:num>
  <w:num w:numId="4" w16cid:durableId="1567497602">
    <w:abstractNumId w:val="14"/>
  </w:num>
  <w:num w:numId="5" w16cid:durableId="1871451262">
    <w:abstractNumId w:val="18"/>
  </w:num>
  <w:num w:numId="6" w16cid:durableId="1170100623">
    <w:abstractNumId w:val="9"/>
  </w:num>
  <w:num w:numId="7" w16cid:durableId="1876234896">
    <w:abstractNumId w:val="11"/>
  </w:num>
  <w:num w:numId="8" w16cid:durableId="544752959">
    <w:abstractNumId w:val="22"/>
  </w:num>
  <w:num w:numId="9" w16cid:durableId="438335456">
    <w:abstractNumId w:val="23"/>
  </w:num>
  <w:num w:numId="10" w16cid:durableId="1144854708">
    <w:abstractNumId w:val="0"/>
  </w:num>
  <w:num w:numId="11" w16cid:durableId="883100280">
    <w:abstractNumId w:val="21"/>
  </w:num>
  <w:num w:numId="12" w16cid:durableId="326250224">
    <w:abstractNumId w:val="15"/>
  </w:num>
  <w:num w:numId="13" w16cid:durableId="179976887">
    <w:abstractNumId w:val="24"/>
  </w:num>
  <w:num w:numId="14" w16cid:durableId="2105563790">
    <w:abstractNumId w:val="19"/>
  </w:num>
  <w:num w:numId="15" w16cid:durableId="807170441">
    <w:abstractNumId w:val="29"/>
  </w:num>
  <w:num w:numId="16" w16cid:durableId="107437407">
    <w:abstractNumId w:val="12"/>
  </w:num>
  <w:num w:numId="17" w16cid:durableId="1899239994">
    <w:abstractNumId w:val="25"/>
  </w:num>
  <w:num w:numId="18" w16cid:durableId="1895585467">
    <w:abstractNumId w:val="7"/>
  </w:num>
  <w:num w:numId="19" w16cid:durableId="1917863373">
    <w:abstractNumId w:val="5"/>
  </w:num>
  <w:num w:numId="20" w16cid:durableId="98531818">
    <w:abstractNumId w:val="16"/>
  </w:num>
  <w:num w:numId="21" w16cid:durableId="172457491">
    <w:abstractNumId w:val="2"/>
  </w:num>
  <w:num w:numId="22" w16cid:durableId="134686645">
    <w:abstractNumId w:val="27"/>
  </w:num>
  <w:num w:numId="23" w16cid:durableId="441531168">
    <w:abstractNumId w:val="28"/>
  </w:num>
  <w:num w:numId="24" w16cid:durableId="648755930">
    <w:abstractNumId w:val="26"/>
  </w:num>
  <w:num w:numId="25" w16cid:durableId="1415202623">
    <w:abstractNumId w:val="1"/>
  </w:num>
  <w:num w:numId="26" w16cid:durableId="1362852168">
    <w:abstractNumId w:val="6"/>
  </w:num>
  <w:num w:numId="27" w16cid:durableId="1387680544">
    <w:abstractNumId w:val="8"/>
  </w:num>
  <w:num w:numId="28" w16cid:durableId="777144890">
    <w:abstractNumId w:val="17"/>
  </w:num>
  <w:num w:numId="29" w16cid:durableId="1346202193">
    <w:abstractNumId w:val="20"/>
  </w:num>
  <w:num w:numId="30" w16cid:durableId="1552838226">
    <w:abstractNumId w:val="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trackedChanges" w:enforcement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670"/>
    <w:rsid w:val="000007BE"/>
    <w:rsid w:val="00002A35"/>
    <w:rsid w:val="000107CF"/>
    <w:rsid w:val="000128F2"/>
    <w:rsid w:val="00026E81"/>
    <w:rsid w:val="000313B6"/>
    <w:rsid w:val="00035BA2"/>
    <w:rsid w:val="000371E0"/>
    <w:rsid w:val="00043F13"/>
    <w:rsid w:val="000452EF"/>
    <w:rsid w:val="00051F70"/>
    <w:rsid w:val="000537B0"/>
    <w:rsid w:val="00057268"/>
    <w:rsid w:val="0006184B"/>
    <w:rsid w:val="00080C2E"/>
    <w:rsid w:val="000944CE"/>
    <w:rsid w:val="00095455"/>
    <w:rsid w:val="00095D4F"/>
    <w:rsid w:val="000A2119"/>
    <w:rsid w:val="000A3B9C"/>
    <w:rsid w:val="000A5B3D"/>
    <w:rsid w:val="000B3A08"/>
    <w:rsid w:val="000B418E"/>
    <w:rsid w:val="000B6A31"/>
    <w:rsid w:val="000C7A98"/>
    <w:rsid w:val="000D211F"/>
    <w:rsid w:val="000E59BD"/>
    <w:rsid w:val="000F0E7C"/>
    <w:rsid w:val="000F1A78"/>
    <w:rsid w:val="000F22C3"/>
    <w:rsid w:val="00100F6E"/>
    <w:rsid w:val="001127B8"/>
    <w:rsid w:val="00117860"/>
    <w:rsid w:val="00125E7F"/>
    <w:rsid w:val="00130F1B"/>
    <w:rsid w:val="0013208E"/>
    <w:rsid w:val="00141599"/>
    <w:rsid w:val="00141BF5"/>
    <w:rsid w:val="001430DC"/>
    <w:rsid w:val="00146AB3"/>
    <w:rsid w:val="00156E1B"/>
    <w:rsid w:val="00157D4E"/>
    <w:rsid w:val="00173EF2"/>
    <w:rsid w:val="00175444"/>
    <w:rsid w:val="00185E4E"/>
    <w:rsid w:val="0018629D"/>
    <w:rsid w:val="001A10BD"/>
    <w:rsid w:val="001D18AF"/>
    <w:rsid w:val="001D4686"/>
    <w:rsid w:val="001D6A07"/>
    <w:rsid w:val="001E7EB9"/>
    <w:rsid w:val="0020355B"/>
    <w:rsid w:val="002041A4"/>
    <w:rsid w:val="00211F81"/>
    <w:rsid w:val="00213602"/>
    <w:rsid w:val="00225A0B"/>
    <w:rsid w:val="002267F6"/>
    <w:rsid w:val="002326DD"/>
    <w:rsid w:val="00233080"/>
    <w:rsid w:val="00236242"/>
    <w:rsid w:val="002409B4"/>
    <w:rsid w:val="0024629F"/>
    <w:rsid w:val="002477DD"/>
    <w:rsid w:val="00262618"/>
    <w:rsid w:val="00262D78"/>
    <w:rsid w:val="00264E0D"/>
    <w:rsid w:val="00271DB7"/>
    <w:rsid w:val="00283671"/>
    <w:rsid w:val="00284290"/>
    <w:rsid w:val="002842C7"/>
    <w:rsid w:val="00290583"/>
    <w:rsid w:val="0029421E"/>
    <w:rsid w:val="00294AD5"/>
    <w:rsid w:val="002979EE"/>
    <w:rsid w:val="002A109D"/>
    <w:rsid w:val="002A2E90"/>
    <w:rsid w:val="002B2B44"/>
    <w:rsid w:val="002B509B"/>
    <w:rsid w:val="002C15C9"/>
    <w:rsid w:val="002C4CE7"/>
    <w:rsid w:val="002E4E38"/>
    <w:rsid w:val="002E70ED"/>
    <w:rsid w:val="003217BE"/>
    <w:rsid w:val="003456C8"/>
    <w:rsid w:val="00347927"/>
    <w:rsid w:val="0035341B"/>
    <w:rsid w:val="00360A89"/>
    <w:rsid w:val="00371165"/>
    <w:rsid w:val="00375DB8"/>
    <w:rsid w:val="003815F4"/>
    <w:rsid w:val="00383672"/>
    <w:rsid w:val="00383DAD"/>
    <w:rsid w:val="00395235"/>
    <w:rsid w:val="003970A8"/>
    <w:rsid w:val="003A1DB8"/>
    <w:rsid w:val="003B0F97"/>
    <w:rsid w:val="003B2F21"/>
    <w:rsid w:val="003C0374"/>
    <w:rsid w:val="003C24E1"/>
    <w:rsid w:val="003C3A8C"/>
    <w:rsid w:val="003C617D"/>
    <w:rsid w:val="003D48CE"/>
    <w:rsid w:val="003D68F6"/>
    <w:rsid w:val="003E0696"/>
    <w:rsid w:val="003E1A5F"/>
    <w:rsid w:val="003E411B"/>
    <w:rsid w:val="003F4FDD"/>
    <w:rsid w:val="00401C04"/>
    <w:rsid w:val="00407F20"/>
    <w:rsid w:val="00422FA0"/>
    <w:rsid w:val="0042408B"/>
    <w:rsid w:val="00435C78"/>
    <w:rsid w:val="00437B88"/>
    <w:rsid w:val="00442832"/>
    <w:rsid w:val="00445386"/>
    <w:rsid w:val="00464CBE"/>
    <w:rsid w:val="004770F1"/>
    <w:rsid w:val="004877CB"/>
    <w:rsid w:val="00495139"/>
    <w:rsid w:val="00495AA4"/>
    <w:rsid w:val="0049635D"/>
    <w:rsid w:val="004B29F9"/>
    <w:rsid w:val="004B6739"/>
    <w:rsid w:val="004B67D5"/>
    <w:rsid w:val="004C10E8"/>
    <w:rsid w:val="004C1FC9"/>
    <w:rsid w:val="004C2D1D"/>
    <w:rsid w:val="004D0570"/>
    <w:rsid w:val="004D5B77"/>
    <w:rsid w:val="004D70A1"/>
    <w:rsid w:val="004E3571"/>
    <w:rsid w:val="004E49F8"/>
    <w:rsid w:val="004F174D"/>
    <w:rsid w:val="004F32CC"/>
    <w:rsid w:val="00506DAA"/>
    <w:rsid w:val="005077CC"/>
    <w:rsid w:val="00517B5D"/>
    <w:rsid w:val="005275BD"/>
    <w:rsid w:val="00533FFD"/>
    <w:rsid w:val="00536C88"/>
    <w:rsid w:val="00541664"/>
    <w:rsid w:val="005465C1"/>
    <w:rsid w:val="00553EF4"/>
    <w:rsid w:val="00562608"/>
    <w:rsid w:val="00564C97"/>
    <w:rsid w:val="00567A24"/>
    <w:rsid w:val="005705B5"/>
    <w:rsid w:val="005706C1"/>
    <w:rsid w:val="00572253"/>
    <w:rsid w:val="005734CA"/>
    <w:rsid w:val="005779B5"/>
    <w:rsid w:val="005804E9"/>
    <w:rsid w:val="00582C0A"/>
    <w:rsid w:val="00582E87"/>
    <w:rsid w:val="005840D8"/>
    <w:rsid w:val="00592745"/>
    <w:rsid w:val="005A1517"/>
    <w:rsid w:val="005A46D2"/>
    <w:rsid w:val="005C39B4"/>
    <w:rsid w:val="005C6E19"/>
    <w:rsid w:val="005D37DC"/>
    <w:rsid w:val="005D5D40"/>
    <w:rsid w:val="005D7720"/>
    <w:rsid w:val="005E4EC1"/>
    <w:rsid w:val="005E5675"/>
    <w:rsid w:val="005F0C85"/>
    <w:rsid w:val="005F32A2"/>
    <w:rsid w:val="006102BB"/>
    <w:rsid w:val="00621A1B"/>
    <w:rsid w:val="00625EE6"/>
    <w:rsid w:val="006362C8"/>
    <w:rsid w:val="006445BB"/>
    <w:rsid w:val="00661EAA"/>
    <w:rsid w:val="00661FF5"/>
    <w:rsid w:val="006623F0"/>
    <w:rsid w:val="006628C7"/>
    <w:rsid w:val="0066522A"/>
    <w:rsid w:val="00671186"/>
    <w:rsid w:val="0068224C"/>
    <w:rsid w:val="006916D1"/>
    <w:rsid w:val="006B1710"/>
    <w:rsid w:val="006B60FB"/>
    <w:rsid w:val="006D1DA7"/>
    <w:rsid w:val="006D784D"/>
    <w:rsid w:val="006D7B40"/>
    <w:rsid w:val="006E616A"/>
    <w:rsid w:val="006F7D73"/>
    <w:rsid w:val="0070070F"/>
    <w:rsid w:val="007009DA"/>
    <w:rsid w:val="00701BBE"/>
    <w:rsid w:val="00703430"/>
    <w:rsid w:val="007040AF"/>
    <w:rsid w:val="00705D41"/>
    <w:rsid w:val="007101A0"/>
    <w:rsid w:val="007163B1"/>
    <w:rsid w:val="007218B3"/>
    <w:rsid w:val="007409C0"/>
    <w:rsid w:val="00741827"/>
    <w:rsid w:val="0074529A"/>
    <w:rsid w:val="00756173"/>
    <w:rsid w:val="0076027B"/>
    <w:rsid w:val="00762F26"/>
    <w:rsid w:val="00763155"/>
    <w:rsid w:val="00766D17"/>
    <w:rsid w:val="00771049"/>
    <w:rsid w:val="0077781D"/>
    <w:rsid w:val="00777BA9"/>
    <w:rsid w:val="007818F9"/>
    <w:rsid w:val="007819F9"/>
    <w:rsid w:val="00790A86"/>
    <w:rsid w:val="007913E6"/>
    <w:rsid w:val="00797E25"/>
    <w:rsid w:val="007A3C64"/>
    <w:rsid w:val="007C463D"/>
    <w:rsid w:val="007D6285"/>
    <w:rsid w:val="007E0A49"/>
    <w:rsid w:val="007E3C8A"/>
    <w:rsid w:val="007F6B15"/>
    <w:rsid w:val="007F6BE6"/>
    <w:rsid w:val="00803649"/>
    <w:rsid w:val="00803E46"/>
    <w:rsid w:val="00804E9B"/>
    <w:rsid w:val="00807640"/>
    <w:rsid w:val="0081123D"/>
    <w:rsid w:val="0081297C"/>
    <w:rsid w:val="008171DC"/>
    <w:rsid w:val="008204FD"/>
    <w:rsid w:val="0082125C"/>
    <w:rsid w:val="00833095"/>
    <w:rsid w:val="0083484A"/>
    <w:rsid w:val="00836CAA"/>
    <w:rsid w:val="008402C1"/>
    <w:rsid w:val="0084187D"/>
    <w:rsid w:val="00841E12"/>
    <w:rsid w:val="008559EA"/>
    <w:rsid w:val="00860192"/>
    <w:rsid w:val="00865FA0"/>
    <w:rsid w:val="008703CF"/>
    <w:rsid w:val="00871C58"/>
    <w:rsid w:val="00872074"/>
    <w:rsid w:val="00873E45"/>
    <w:rsid w:val="0089396F"/>
    <w:rsid w:val="008965BB"/>
    <w:rsid w:val="008C5811"/>
    <w:rsid w:val="008D0670"/>
    <w:rsid w:val="008D18BB"/>
    <w:rsid w:val="008D2C4D"/>
    <w:rsid w:val="008F006E"/>
    <w:rsid w:val="009006A6"/>
    <w:rsid w:val="0090464A"/>
    <w:rsid w:val="00904907"/>
    <w:rsid w:val="009124FF"/>
    <w:rsid w:val="00921735"/>
    <w:rsid w:val="009250D5"/>
    <w:rsid w:val="00927D55"/>
    <w:rsid w:val="0093205B"/>
    <w:rsid w:val="00936295"/>
    <w:rsid w:val="0093784E"/>
    <w:rsid w:val="0094142A"/>
    <w:rsid w:val="0094589F"/>
    <w:rsid w:val="00964A41"/>
    <w:rsid w:val="00965B7D"/>
    <w:rsid w:val="009747AD"/>
    <w:rsid w:val="00974EFA"/>
    <w:rsid w:val="00981180"/>
    <w:rsid w:val="00987A8D"/>
    <w:rsid w:val="009A4753"/>
    <w:rsid w:val="009A5B60"/>
    <w:rsid w:val="009C38FD"/>
    <w:rsid w:val="009C6F58"/>
    <w:rsid w:val="009E1182"/>
    <w:rsid w:val="00A2385A"/>
    <w:rsid w:val="00A31F6F"/>
    <w:rsid w:val="00A323EA"/>
    <w:rsid w:val="00A34188"/>
    <w:rsid w:val="00A40B48"/>
    <w:rsid w:val="00A4155E"/>
    <w:rsid w:val="00A5059F"/>
    <w:rsid w:val="00A52EE8"/>
    <w:rsid w:val="00A532A3"/>
    <w:rsid w:val="00A633A8"/>
    <w:rsid w:val="00A71981"/>
    <w:rsid w:val="00A80BFD"/>
    <w:rsid w:val="00A81097"/>
    <w:rsid w:val="00A81943"/>
    <w:rsid w:val="00A90AAD"/>
    <w:rsid w:val="00A92FF5"/>
    <w:rsid w:val="00AA24EB"/>
    <w:rsid w:val="00AA5DF8"/>
    <w:rsid w:val="00AA6D2B"/>
    <w:rsid w:val="00AA7C83"/>
    <w:rsid w:val="00AB01FE"/>
    <w:rsid w:val="00AB273E"/>
    <w:rsid w:val="00AB6358"/>
    <w:rsid w:val="00AC4241"/>
    <w:rsid w:val="00AC5CF4"/>
    <w:rsid w:val="00AD168F"/>
    <w:rsid w:val="00AD5CEC"/>
    <w:rsid w:val="00AE2894"/>
    <w:rsid w:val="00AE5A26"/>
    <w:rsid w:val="00AE6B1B"/>
    <w:rsid w:val="00AF058D"/>
    <w:rsid w:val="00AF0E7C"/>
    <w:rsid w:val="00AF106D"/>
    <w:rsid w:val="00AF12BF"/>
    <w:rsid w:val="00AF16FB"/>
    <w:rsid w:val="00AF22CE"/>
    <w:rsid w:val="00B02E2A"/>
    <w:rsid w:val="00B04FD7"/>
    <w:rsid w:val="00B23297"/>
    <w:rsid w:val="00B26D32"/>
    <w:rsid w:val="00B27FA3"/>
    <w:rsid w:val="00B301EF"/>
    <w:rsid w:val="00B30CBD"/>
    <w:rsid w:val="00B31CA2"/>
    <w:rsid w:val="00B33760"/>
    <w:rsid w:val="00B353BD"/>
    <w:rsid w:val="00B36678"/>
    <w:rsid w:val="00B414AF"/>
    <w:rsid w:val="00B4165A"/>
    <w:rsid w:val="00B43AC3"/>
    <w:rsid w:val="00B56320"/>
    <w:rsid w:val="00B62377"/>
    <w:rsid w:val="00B7043B"/>
    <w:rsid w:val="00B70C81"/>
    <w:rsid w:val="00B7146C"/>
    <w:rsid w:val="00B72423"/>
    <w:rsid w:val="00B7355B"/>
    <w:rsid w:val="00B7508F"/>
    <w:rsid w:val="00B77569"/>
    <w:rsid w:val="00B80B05"/>
    <w:rsid w:val="00B84C27"/>
    <w:rsid w:val="00B9193B"/>
    <w:rsid w:val="00B9739E"/>
    <w:rsid w:val="00BA4533"/>
    <w:rsid w:val="00BA6EAE"/>
    <w:rsid w:val="00BB7C75"/>
    <w:rsid w:val="00BC0471"/>
    <w:rsid w:val="00BD30C9"/>
    <w:rsid w:val="00BE02DE"/>
    <w:rsid w:val="00BE3C3D"/>
    <w:rsid w:val="00BF280B"/>
    <w:rsid w:val="00BF6570"/>
    <w:rsid w:val="00BF724F"/>
    <w:rsid w:val="00C1590A"/>
    <w:rsid w:val="00C2114A"/>
    <w:rsid w:val="00C223AB"/>
    <w:rsid w:val="00C32283"/>
    <w:rsid w:val="00C343A2"/>
    <w:rsid w:val="00C36E06"/>
    <w:rsid w:val="00C44A7B"/>
    <w:rsid w:val="00C46AAA"/>
    <w:rsid w:val="00C46C92"/>
    <w:rsid w:val="00C52E30"/>
    <w:rsid w:val="00C540FE"/>
    <w:rsid w:val="00C600BE"/>
    <w:rsid w:val="00C60DBC"/>
    <w:rsid w:val="00C7499E"/>
    <w:rsid w:val="00C74D67"/>
    <w:rsid w:val="00C80340"/>
    <w:rsid w:val="00C81E77"/>
    <w:rsid w:val="00C919A1"/>
    <w:rsid w:val="00CA755E"/>
    <w:rsid w:val="00CA7AD2"/>
    <w:rsid w:val="00CB678C"/>
    <w:rsid w:val="00CC37A2"/>
    <w:rsid w:val="00CD13CD"/>
    <w:rsid w:val="00CE460E"/>
    <w:rsid w:val="00CF13A3"/>
    <w:rsid w:val="00CF7DDB"/>
    <w:rsid w:val="00D11762"/>
    <w:rsid w:val="00D117B0"/>
    <w:rsid w:val="00D14380"/>
    <w:rsid w:val="00D25C6F"/>
    <w:rsid w:val="00D36A61"/>
    <w:rsid w:val="00D42DE0"/>
    <w:rsid w:val="00D510C9"/>
    <w:rsid w:val="00D545D5"/>
    <w:rsid w:val="00D60C04"/>
    <w:rsid w:val="00D65E34"/>
    <w:rsid w:val="00D67D2A"/>
    <w:rsid w:val="00D7779B"/>
    <w:rsid w:val="00D963DB"/>
    <w:rsid w:val="00DB369B"/>
    <w:rsid w:val="00DC1339"/>
    <w:rsid w:val="00DC1B71"/>
    <w:rsid w:val="00DC66A1"/>
    <w:rsid w:val="00DD4177"/>
    <w:rsid w:val="00DD5F12"/>
    <w:rsid w:val="00DD6C11"/>
    <w:rsid w:val="00DE240D"/>
    <w:rsid w:val="00DE4216"/>
    <w:rsid w:val="00DF3B61"/>
    <w:rsid w:val="00DF3B88"/>
    <w:rsid w:val="00E1371D"/>
    <w:rsid w:val="00E14640"/>
    <w:rsid w:val="00E14A6D"/>
    <w:rsid w:val="00E20B5C"/>
    <w:rsid w:val="00E228CB"/>
    <w:rsid w:val="00E31907"/>
    <w:rsid w:val="00E50CB5"/>
    <w:rsid w:val="00E53DAA"/>
    <w:rsid w:val="00E63A98"/>
    <w:rsid w:val="00E63FE1"/>
    <w:rsid w:val="00E66A5B"/>
    <w:rsid w:val="00E673FA"/>
    <w:rsid w:val="00E674C4"/>
    <w:rsid w:val="00E72C61"/>
    <w:rsid w:val="00E83630"/>
    <w:rsid w:val="00E941A5"/>
    <w:rsid w:val="00EA0BBC"/>
    <w:rsid w:val="00EA17FB"/>
    <w:rsid w:val="00EA376F"/>
    <w:rsid w:val="00EA5709"/>
    <w:rsid w:val="00EA6B49"/>
    <w:rsid w:val="00EB0595"/>
    <w:rsid w:val="00EB06C3"/>
    <w:rsid w:val="00EB27D2"/>
    <w:rsid w:val="00EB5C38"/>
    <w:rsid w:val="00EC2112"/>
    <w:rsid w:val="00EC67AB"/>
    <w:rsid w:val="00EC7A3B"/>
    <w:rsid w:val="00ED783B"/>
    <w:rsid w:val="00EE0066"/>
    <w:rsid w:val="00EE20AB"/>
    <w:rsid w:val="00EF051A"/>
    <w:rsid w:val="00EF2731"/>
    <w:rsid w:val="00EF300C"/>
    <w:rsid w:val="00EF508C"/>
    <w:rsid w:val="00F01B9D"/>
    <w:rsid w:val="00F01BDC"/>
    <w:rsid w:val="00F04B57"/>
    <w:rsid w:val="00F05C68"/>
    <w:rsid w:val="00F16C88"/>
    <w:rsid w:val="00F219CE"/>
    <w:rsid w:val="00F27271"/>
    <w:rsid w:val="00F35149"/>
    <w:rsid w:val="00F36D75"/>
    <w:rsid w:val="00F377A9"/>
    <w:rsid w:val="00F40547"/>
    <w:rsid w:val="00F42A91"/>
    <w:rsid w:val="00F52261"/>
    <w:rsid w:val="00F615DB"/>
    <w:rsid w:val="00F651F7"/>
    <w:rsid w:val="00F705C8"/>
    <w:rsid w:val="00F71E19"/>
    <w:rsid w:val="00F86340"/>
    <w:rsid w:val="00F90254"/>
    <w:rsid w:val="00F94410"/>
    <w:rsid w:val="00FA063C"/>
    <w:rsid w:val="00FA70FB"/>
    <w:rsid w:val="00FB165D"/>
    <w:rsid w:val="00FB16E7"/>
    <w:rsid w:val="00FB2420"/>
    <w:rsid w:val="00FC2A84"/>
    <w:rsid w:val="00FC3508"/>
    <w:rsid w:val="00FC47D5"/>
    <w:rsid w:val="00FC5AB4"/>
    <w:rsid w:val="00FC688A"/>
    <w:rsid w:val="00FD0214"/>
    <w:rsid w:val="00FE0529"/>
    <w:rsid w:val="00FF0C82"/>
    <w:rsid w:val="00FF0FF3"/>
    <w:rsid w:val="00FF1347"/>
    <w:rsid w:val="00FF1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17639"/>
  <w15:chartTrackingRefBased/>
  <w15:docId w15:val="{5B5F0731-123C-4D63-BDDC-45515F587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46AAA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b/>
      <w:sz w:val="4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F6B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6AAA"/>
    <w:rPr>
      <w:rFonts w:ascii="Times New Roman" w:eastAsiaTheme="majorEastAsia" w:hAnsi="Times New Roman" w:cstheme="majorBidi"/>
      <w:b/>
      <w:sz w:val="48"/>
      <w:szCs w:val="32"/>
    </w:rPr>
  </w:style>
  <w:style w:type="table" w:styleId="TableGrid">
    <w:name w:val="Table Grid"/>
    <w:basedOn w:val="TableNormal"/>
    <w:uiPriority w:val="39"/>
    <w:rsid w:val="009320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320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205B"/>
  </w:style>
  <w:style w:type="paragraph" w:styleId="Footer">
    <w:name w:val="footer"/>
    <w:basedOn w:val="Normal"/>
    <w:link w:val="FooterChar"/>
    <w:uiPriority w:val="99"/>
    <w:unhideWhenUsed/>
    <w:rsid w:val="009320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205B"/>
  </w:style>
  <w:style w:type="paragraph" w:styleId="BalloonText">
    <w:name w:val="Balloon Text"/>
    <w:basedOn w:val="Normal"/>
    <w:link w:val="BalloonTextChar"/>
    <w:uiPriority w:val="99"/>
    <w:semiHidden/>
    <w:unhideWhenUsed/>
    <w:rsid w:val="000313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3B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26E81"/>
    <w:pPr>
      <w:ind w:left="720"/>
      <w:contextualSpacing/>
    </w:pPr>
  </w:style>
  <w:style w:type="paragraph" w:styleId="Revision">
    <w:name w:val="Revision"/>
    <w:hidden/>
    <w:uiPriority w:val="99"/>
    <w:semiHidden/>
    <w:rsid w:val="00FC350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D5D40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D5D40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049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49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49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49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4907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FF0C82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F0C82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7F6BE6"/>
    <w:rPr>
      <w:rFonts w:ascii="Times New Roman" w:eastAsia="Times New Roman" w:hAnsi="Times New Roman" w:cs="Times New Roman"/>
      <w:b/>
      <w:bCs/>
      <w:sz w:val="28"/>
      <w:szCs w:val="36"/>
    </w:rPr>
  </w:style>
  <w:style w:type="paragraph" w:styleId="TOCHeading">
    <w:name w:val="TOC Heading"/>
    <w:basedOn w:val="Heading1"/>
    <w:next w:val="Normal"/>
    <w:uiPriority w:val="39"/>
    <w:unhideWhenUsed/>
    <w:qFormat/>
    <w:rsid w:val="007F6BE6"/>
    <w:pPr>
      <w:outlineLvl w:val="9"/>
    </w:pPr>
    <w:rPr>
      <w:rFonts w:asciiTheme="majorHAnsi" w:hAnsiTheme="majorHAnsi"/>
      <w:b w:val="0"/>
      <w:color w:val="2F5496" w:themeColor="accent1" w:themeShade="BF"/>
      <w:sz w:val="32"/>
    </w:rPr>
  </w:style>
  <w:style w:type="paragraph" w:styleId="TOC1">
    <w:name w:val="toc 1"/>
    <w:basedOn w:val="Normal"/>
    <w:next w:val="Normal"/>
    <w:autoRedefine/>
    <w:uiPriority w:val="39"/>
    <w:unhideWhenUsed/>
    <w:rsid w:val="007F6BE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F6BE6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mmonwealthlearningpartnership.org/virginia-5-c%E2%80%99s" TargetMode="External"/><Relationship Id="rId13" Type="http://schemas.openxmlformats.org/officeDocument/2006/relationships/hyperlink" Target="https://commonwealthlearningpartnership.org/virginia-5-c%E2%80%99s" TargetMode="External"/><Relationship Id="rId18" Type="http://schemas.openxmlformats.org/officeDocument/2006/relationships/hyperlink" Target="https://careertech.org/career-clusters/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cteresource.org/resources/workplace-readiness-skills/" TargetMode="External"/><Relationship Id="rId17" Type="http://schemas.openxmlformats.org/officeDocument/2006/relationships/hyperlink" Target="https://www.doe.virginia.gov/parents-students/for-students/graduation/graduation-requirement-resources/academic-career-plan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doe.virginia.gov/teaching-learning-assessment/k-12-standards-instruction/career-and-technical-education-cte/cte-program-areas" TargetMode="External"/><Relationship Id="rId20" Type="http://schemas.openxmlformats.org/officeDocument/2006/relationships/hyperlink" Target="https://careertech.org/resource/career-clusters-one-pagers-for-learner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acteonline.org/wp-content/uploads/2024/06/WBL_Fact-Sheet_Final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acteonline.org/what-is-cte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acteonline.org/why-cte/what-is-cte/basic-facts/" TargetMode="External"/><Relationship Id="rId19" Type="http://schemas.openxmlformats.org/officeDocument/2006/relationships/hyperlink" Target="https://careertech.org/wp-content/uploads/2025/06/Guidebook-National-Career-Clusters-Framework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doe.virginia.gov/home/showpublisheddocument/58450/638845613399230000" TargetMode="External"/><Relationship Id="rId14" Type="http://schemas.openxmlformats.org/officeDocument/2006/relationships/hyperlink" Target="https://www.doe.virginia.gov/teaching-learning-assessment/instruction/career-and-technical-education-cte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Shared%20drives\Canvas%20Migration%20Files\XXXX%20XXXX%20Standards%20Correlat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84C868C9-71A0-4C8B-ABD4-E6CBBD4C7E2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20ae5a9-4ec1-4fa0-8641-5d9f386c7309}" enabled="0" method="" siteId="{620ae5a9-4ec1-4fa0-8641-5d9f386c730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XXXX XXXX Standards Correlations</Template>
  <TotalTime>2</TotalTime>
  <Pages>11</Pages>
  <Words>2167</Words>
  <Characters>12352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Averill P. Byrd (apbyrd)</dc:creator>
  <cp:keywords/>
  <dc:description/>
  <cp:lastModifiedBy>Nathan K. Pope (nkpope)</cp:lastModifiedBy>
  <cp:revision>2</cp:revision>
  <cp:lastPrinted>2026-04-14T12:32:00Z</cp:lastPrinted>
  <dcterms:created xsi:type="dcterms:W3CDTF">2026-07-14T12:58:00Z</dcterms:created>
  <dcterms:modified xsi:type="dcterms:W3CDTF">2026-07-14T12:58:00Z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0b8a77d1-8fea-4937-ab1f-52dfea8bdd02</vt:lpwstr>
  </property>
</Properties>
</file>